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4E1256" w:rsidRPr="00460459" w:rsidRDefault="004E1256" w:rsidP="009461B9">
      <w:pPr>
        <w:snapToGrid/>
        <w:ind w:firstLine="0"/>
        <w:jc w:val="left"/>
        <w:rPr>
          <w:color w:val="FFFFFF"/>
          <w:sz w:val="24"/>
          <w:szCs w:val="24"/>
        </w:rPr>
      </w:pPr>
      <w:r>
        <w:rPr>
          <w:color w:val="FFFFFF"/>
          <w:sz w:val="24"/>
          <w:szCs w:val="24"/>
        </w:rPr>
        <w:sym w:font="Wingdings" w:char="F0AF"/>
      </w:r>
    </w:p>
    <w:p w:rsidR="004E1256" w:rsidRPr="004C6194" w:rsidRDefault="004E1256" w:rsidP="009461B9">
      <w:pPr>
        <w:snapToGrid/>
        <w:ind w:firstLine="0"/>
        <w:jc w:val="left"/>
        <w:rPr>
          <w:sz w:val="24"/>
          <w:szCs w:val="24"/>
          <w:lang w:val="en-US"/>
        </w:rPr>
      </w:pPr>
      <w:r>
        <w:rPr>
          <w:noProof/>
        </w:rPr>
        <w:pict>
          <v:rect id="_x0000_s1026" style="position:absolute;margin-left:0;margin-top:4.7pt;width:540pt;height:727.5pt;z-index:251655168">
            <v:textbox style="mso-next-textbox:#_x0000_s1026">
              <w:txbxContent>
                <w:p w:rsidR="004E1256" w:rsidRDefault="004E1256" w:rsidP="004D787D">
                  <w:pPr>
                    <w:ind w:left="142"/>
                    <w:rPr>
                      <w:b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Monotype Corsiva" w:hAnsi="Monotype Corsiva"/>
                      <w:sz w:val="40"/>
                      <w:szCs w:val="40"/>
                    </w:rPr>
                    <w:t xml:space="preserve">                                    </w:t>
                  </w:r>
                  <w:r>
                    <w:rPr>
                      <w:b/>
                    </w:rPr>
                    <w:t xml:space="preserve"> </w:t>
                  </w:r>
                  <w:r w:rsidRPr="00E112E3">
                    <w:rPr>
                      <w:b/>
                      <w:color w:val="000000"/>
                      <w:sz w:val="28"/>
                      <w:szCs w:val="28"/>
                    </w:rPr>
                    <w:t>День  памяти Пушкина</w:t>
                  </w:r>
                  <w:r>
                    <w:rPr>
                      <w:b/>
                      <w:color w:val="000000"/>
                      <w:sz w:val="28"/>
                      <w:szCs w:val="28"/>
                    </w:rPr>
                    <w:t xml:space="preserve">                     </w:t>
                  </w:r>
                </w:p>
                <w:p w:rsidR="004E1256" w:rsidRPr="004D787D" w:rsidRDefault="004E1256" w:rsidP="004D787D">
                  <w:pPr>
                    <w:ind w:left="142"/>
                    <w:rPr>
                      <w:b/>
                      <w:color w:val="000000"/>
                      <w:sz w:val="28"/>
                      <w:szCs w:val="28"/>
                    </w:rPr>
                  </w:pPr>
                  <w:r>
                    <w:rPr>
                      <w:b/>
                      <w:color w:val="000000"/>
                      <w:sz w:val="28"/>
                      <w:szCs w:val="28"/>
                    </w:rPr>
                    <w:t xml:space="preserve">                   </w:t>
                  </w:r>
                  <w:r w:rsidRPr="00C64645">
                    <w:rPr>
                      <w:sz w:val="22"/>
                      <w:szCs w:val="22"/>
                    </w:rPr>
                    <w:t xml:space="preserve">11 февраля в Ростовановской библиотеке – филиале №18, с детьми старшей </w:t>
                  </w:r>
                  <w:r>
                    <w:rPr>
                      <w:sz w:val="22"/>
                      <w:szCs w:val="22"/>
                    </w:rPr>
                    <w:t xml:space="preserve">и </w:t>
                  </w:r>
                </w:p>
                <w:p w:rsidR="004E1256" w:rsidRDefault="004E1256" w:rsidP="00C64645">
                  <w:pPr>
                    <w:ind w:left="142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  подготовительной </w:t>
                  </w:r>
                  <w:r w:rsidRPr="00C64645">
                    <w:rPr>
                      <w:sz w:val="22"/>
                      <w:szCs w:val="22"/>
                    </w:rPr>
                    <w:t>группы детсада «Ромашка», прошли детские</w:t>
                  </w:r>
                  <w:r w:rsidRPr="00C64645">
                    <w:rPr>
                      <w:rStyle w:val="apple-converted-space"/>
                      <w:color w:val="000000"/>
                      <w:sz w:val="22"/>
                      <w:szCs w:val="22"/>
                    </w:rPr>
                    <w:t> </w:t>
                  </w:r>
                  <w:r w:rsidRPr="00C64645">
                    <w:rPr>
                      <w:b/>
                      <w:bCs/>
                      <w:sz w:val="22"/>
                      <w:szCs w:val="22"/>
                    </w:rPr>
                    <w:t>литературные чтения</w:t>
                  </w:r>
                  <w:r w:rsidRPr="00C64645">
                    <w:rPr>
                      <w:sz w:val="22"/>
                      <w:szCs w:val="22"/>
                    </w:rPr>
                    <w:t xml:space="preserve">, в </w:t>
                  </w:r>
                </w:p>
                <w:p w:rsidR="004E1256" w:rsidRDefault="004E1256" w:rsidP="00C64645">
                  <w:pPr>
                    <w:ind w:left="142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 рамках программы «Вместе весело </w:t>
                  </w:r>
                  <w:r w:rsidRPr="00C64645">
                    <w:rPr>
                      <w:sz w:val="22"/>
                      <w:szCs w:val="22"/>
                    </w:rPr>
                    <w:t xml:space="preserve">читать», которая направлена на привлечение читателей </w:t>
                  </w:r>
                  <w:r>
                    <w:rPr>
                      <w:sz w:val="22"/>
                      <w:szCs w:val="22"/>
                    </w:rPr>
                    <w:t>–</w:t>
                  </w:r>
                  <w:r w:rsidRPr="00C64645">
                    <w:rPr>
                      <w:sz w:val="22"/>
                      <w:szCs w:val="22"/>
                    </w:rPr>
                    <w:t xml:space="preserve"> </w:t>
                  </w:r>
                </w:p>
                <w:p w:rsidR="004E1256" w:rsidRDefault="004E1256" w:rsidP="00C64645">
                  <w:pPr>
                    <w:ind w:left="142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детей к </w:t>
                  </w:r>
                  <w:r w:rsidRPr="00C64645">
                    <w:rPr>
                      <w:sz w:val="22"/>
                      <w:szCs w:val="22"/>
                    </w:rPr>
                    <w:t>чтению художественной классики и</w:t>
                  </w:r>
                  <w:r w:rsidRPr="00C64645">
                    <w:rPr>
                      <w:i/>
                      <w:sz w:val="22"/>
                      <w:szCs w:val="22"/>
                    </w:rPr>
                    <w:t xml:space="preserve">    </w:t>
                  </w:r>
                  <w:r w:rsidRPr="00C64645">
                    <w:rPr>
                      <w:sz w:val="22"/>
                      <w:szCs w:val="22"/>
                    </w:rPr>
                    <w:t xml:space="preserve">поэзии. Ребята прослушали </w:t>
                  </w:r>
                  <w:r>
                    <w:rPr>
                      <w:sz w:val="22"/>
                      <w:szCs w:val="22"/>
                    </w:rPr>
                    <w:t>рассказ</w:t>
                  </w:r>
                </w:p>
                <w:p w:rsidR="004E1256" w:rsidRPr="00C64645" w:rsidRDefault="004E1256" w:rsidP="00C64645">
                  <w:pPr>
                    <w:ind w:firstLine="0"/>
                    <w:rPr>
                      <w:sz w:val="22"/>
                      <w:szCs w:val="22"/>
                    </w:rPr>
                  </w:pPr>
                  <w:r w:rsidRPr="00C64645">
                    <w:rPr>
                      <w:sz w:val="22"/>
                      <w:szCs w:val="22"/>
                    </w:rPr>
                    <w:t xml:space="preserve">библиотекаря Т.Н. Бизиковой о детстве и  </w:t>
                  </w:r>
                  <w:r>
                    <w:rPr>
                      <w:sz w:val="22"/>
                      <w:szCs w:val="22"/>
                    </w:rPr>
                    <w:t xml:space="preserve">юности поэта, </w:t>
                  </w:r>
                  <w:r w:rsidRPr="00C64645">
                    <w:rPr>
                      <w:sz w:val="22"/>
                      <w:szCs w:val="22"/>
                    </w:rPr>
                    <w:t xml:space="preserve">о  первых его стихах, о жизни в Михайловском.   Всей группой с интересом посмотрели мультимедийную презентацию «Сказка о рыбаке и рыбке».  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</w:t>
                  </w:r>
                  <w:r w:rsidRPr="00C64645">
                    <w:rPr>
                      <w:sz w:val="22"/>
                      <w:szCs w:val="22"/>
                    </w:rPr>
                    <w:t xml:space="preserve">Иллюстрации-слайды к сказкам Пушкина  были подобраны </w:t>
                  </w:r>
                </w:p>
                <w:p w:rsidR="004E1256" w:rsidRPr="00C64645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C64645">
                    <w:rPr>
                      <w:sz w:val="22"/>
                      <w:szCs w:val="22"/>
                    </w:rPr>
                    <w:t>библиотекарем  совместно    с воспитателем   старшей группы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C64645">
                    <w:rPr>
                      <w:sz w:val="22"/>
                      <w:szCs w:val="22"/>
                    </w:rPr>
                    <w:t>Кульковой  Златиной Михайловной.  Затем библиотекарь провела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C64645">
                    <w:rPr>
                      <w:sz w:val="22"/>
                      <w:szCs w:val="22"/>
                    </w:rPr>
                    <w:t xml:space="preserve"> игру- викторину «Читаем, рисуем и слушаем сказки Пушкина».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C64645">
                    <w:rPr>
                      <w:sz w:val="22"/>
                      <w:szCs w:val="22"/>
                    </w:rPr>
                    <w:t>Некоторые  получили п</w:t>
                  </w:r>
                  <w:r>
                    <w:rPr>
                      <w:sz w:val="22"/>
                      <w:szCs w:val="22"/>
                    </w:rPr>
                    <w:t>ризы и в</w:t>
                  </w:r>
                  <w:r w:rsidRPr="00C64645">
                    <w:rPr>
                      <w:sz w:val="22"/>
                      <w:szCs w:val="22"/>
                    </w:rPr>
                    <w:t xml:space="preserve"> вместе  рисовали золотую рыбку.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C64645">
                    <w:rPr>
                      <w:sz w:val="22"/>
                      <w:szCs w:val="22"/>
                    </w:rPr>
                    <w:t xml:space="preserve"> Читали вслух стихи поэта, а затем   сфотографировались  на </w:t>
                  </w:r>
                </w:p>
                <w:p w:rsidR="004E1256" w:rsidRDefault="004E1256" w:rsidP="004D787D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C64645">
                    <w:rPr>
                      <w:sz w:val="22"/>
                      <w:szCs w:val="22"/>
                    </w:rPr>
                    <w:t>память, высоко держа над  головами свои   рисунки - рыбки!</w:t>
                  </w:r>
                </w:p>
                <w:p w:rsidR="004E1256" w:rsidRPr="004D787D" w:rsidRDefault="004E1256" w:rsidP="004D787D">
                  <w:pPr>
                    <w:pStyle w:val="NoSpacing"/>
                    <w:ind w:firstLine="0"/>
                    <w:rPr>
                      <w:b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                                                                           </w:t>
                  </w:r>
                  <w:r>
                    <w:rPr>
                      <w:b/>
                    </w:rPr>
                    <w:t>Т. БИЗИКОВА</w:t>
                  </w:r>
                  <w:r w:rsidRPr="00830E5A">
                    <w:rPr>
                      <w:b/>
                    </w:rPr>
                    <w:t>.</w:t>
                  </w:r>
                  <w:r w:rsidRPr="003E1E67">
                    <w:rPr>
                      <w:color w:val="000000"/>
                    </w:rPr>
                    <w:t xml:space="preserve">                                                                                                                                           </w:t>
                  </w:r>
                  <w:r>
                    <w:rPr>
                      <w:color w:val="000000"/>
                    </w:rPr>
                    <w:t xml:space="preserve">                           </w:t>
                  </w:r>
                </w:p>
                <w:p w:rsidR="004E1256" w:rsidRDefault="004E1256" w:rsidP="00861D49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FD6B72">
                    <w:rPr>
                      <w:b/>
                      <w:sz w:val="28"/>
                      <w:szCs w:val="28"/>
                    </w:rPr>
                    <w:sym w:font="Wingdings" w:char="F03F"/>
                  </w:r>
                  <w:r>
                    <w:rPr>
                      <w:sz w:val="24"/>
                      <w:szCs w:val="24"/>
                    </w:rPr>
                    <w:t xml:space="preserve">   </w:t>
                  </w:r>
                  <w:r w:rsidRPr="00861D49">
                    <w:rPr>
                      <w:sz w:val="22"/>
                      <w:szCs w:val="22"/>
                    </w:rPr>
                    <w:t>В Берёзкинской библиотеке-филиале №14 прошёл конкурс ри</w:t>
                  </w:r>
                  <w:r>
                    <w:rPr>
                      <w:sz w:val="22"/>
                      <w:szCs w:val="22"/>
                    </w:rPr>
                    <w:t>-</w:t>
                  </w:r>
                </w:p>
                <w:p w:rsidR="004E1256" w:rsidRDefault="004E1256" w:rsidP="00861D49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861D49">
                    <w:rPr>
                      <w:sz w:val="22"/>
                      <w:szCs w:val="22"/>
                    </w:rPr>
                    <w:t>сунков</w:t>
                  </w:r>
                  <w:r w:rsidRPr="00861D49">
                    <w:rPr>
                      <w:b/>
                      <w:sz w:val="22"/>
                      <w:szCs w:val="22"/>
                    </w:rPr>
                    <w:t xml:space="preserve"> «Пушкин с нами»</w:t>
                  </w:r>
                  <w:r w:rsidRPr="00861D49">
                    <w:rPr>
                      <w:sz w:val="22"/>
                      <w:szCs w:val="22"/>
                    </w:rPr>
                    <w:t xml:space="preserve"> среди учеников 1-4 классов. В библиоте</w:t>
                  </w:r>
                  <w:r>
                    <w:rPr>
                      <w:sz w:val="22"/>
                      <w:szCs w:val="22"/>
                    </w:rPr>
                    <w:t>-</w:t>
                  </w:r>
                </w:p>
                <w:p w:rsidR="004E1256" w:rsidRDefault="004E1256" w:rsidP="00863D35">
                  <w:pPr>
                    <w:pStyle w:val="NoSpacing"/>
                    <w:ind w:firstLine="0"/>
                    <w:rPr>
                      <w:sz w:val="6"/>
                      <w:szCs w:val="6"/>
                    </w:rPr>
                  </w:pPr>
                  <w:r w:rsidRPr="00861D49">
                    <w:rPr>
                      <w:sz w:val="22"/>
                      <w:szCs w:val="22"/>
                    </w:rPr>
                    <w:t>ке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861D49">
                    <w:rPr>
                      <w:sz w:val="22"/>
                      <w:szCs w:val="22"/>
                    </w:rPr>
                    <w:t>работает книжная выставка «Родное слово – родная речь».</w:t>
                  </w:r>
                </w:p>
                <w:p w:rsidR="004E1256" w:rsidRDefault="004E1256" w:rsidP="00863D35">
                  <w:pPr>
                    <w:pStyle w:val="NoSpacing"/>
                    <w:ind w:firstLine="0"/>
                    <w:rPr>
                      <w:sz w:val="22"/>
                      <w:szCs w:val="22"/>
                    </w:rPr>
                  </w:pPr>
                  <w:r w:rsidRPr="00861D49">
                    <w:rPr>
                      <w:sz w:val="22"/>
                      <w:szCs w:val="22"/>
                    </w:rPr>
                    <w:t xml:space="preserve"> </w:t>
                  </w:r>
                  <w:r w:rsidRPr="00861D49">
                    <w:rPr>
                      <w:b/>
                      <w:sz w:val="28"/>
                      <w:szCs w:val="28"/>
                    </w:rPr>
                    <w:sym w:font="Wingdings" w:char="F03F"/>
                  </w:r>
                  <w:r w:rsidRPr="00861D49">
                    <w:rPr>
                      <w:sz w:val="22"/>
                      <w:szCs w:val="22"/>
                    </w:rPr>
                    <w:t xml:space="preserve">   Библиотекарь Приозёрненской библиотеки-филиала №26 Н.В. Цветкова для воспитанников детсада провела громкие чтения</w:t>
                  </w:r>
                  <w:r w:rsidRPr="00861D49">
                    <w:rPr>
                      <w:b/>
                      <w:sz w:val="22"/>
                      <w:szCs w:val="22"/>
                    </w:rPr>
                    <w:t xml:space="preserve"> «Там, на неведомых дорожках».</w:t>
                  </w:r>
                  <w:r w:rsidRPr="00861D49">
                    <w:rPr>
                      <w:sz w:val="22"/>
                      <w:szCs w:val="22"/>
                    </w:rPr>
                    <w:t xml:space="preserve"> </w:t>
                  </w:r>
                </w:p>
                <w:p w:rsidR="004E1256" w:rsidRDefault="004E1256" w:rsidP="008B725F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                                 </w:t>
                  </w:r>
                </w:p>
                <w:p w:rsidR="004E1256" w:rsidRPr="00A266FD" w:rsidRDefault="004E1256" w:rsidP="00A266FD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              </w:t>
                  </w:r>
                  <w:r w:rsidRPr="005D2D68">
                    <w:rPr>
                      <w:b/>
                    </w:rPr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9" type="#_x0000_t136" style="width:388.5pt;height:18pt" fillcolor="#00b0f0" strokecolor="white">
                        <v:shadow color="#868686"/>
                        <v:textpath style="font-family:&quot;Arial Black&quot;;font-size:32pt;v-text-kern:t" trim="t" fitpath="t" string="200 лет со дня рождения сказочника Ершова "/>
                      </v:shape>
                    </w:pict>
                  </w:r>
                  <w:r>
                    <w:rPr>
                      <w:b/>
                    </w:rPr>
                    <w:t xml:space="preserve">                         </w:t>
                  </w: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u w:val="single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  <w:r w:rsidRPr="004F7434"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     </w:t>
                  </w:r>
                  <w:r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</w:t>
                  </w:r>
                  <w:r w:rsidRPr="004F7434"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</w:t>
                  </w: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  <w:r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</w:t>
                  </w: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Default="004E1256" w:rsidP="002F5FC1">
                  <w:pPr>
                    <w:ind w:firstLine="0"/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</w:p>
                <w:p w:rsidR="004E1256" w:rsidRPr="007C1DCB" w:rsidRDefault="004E1256" w:rsidP="007C1DCB">
                  <w:pPr>
                    <w:ind w:firstLine="0"/>
                    <w:jc w:val="left"/>
                    <w:rPr>
                      <w:sz w:val="22"/>
                      <w:szCs w:val="22"/>
                    </w:rPr>
                  </w:pPr>
                  <w:r>
                    <w:rPr>
                      <w:b/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sym w:font="Wingdings" w:char="F026"/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 Б</w:t>
                  </w:r>
                  <w:r w:rsidRPr="008B725F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иблиотекари Эдиссийского филиала №11 Цатурян К.Л. и Казарова А.Н. провели в школе </w:t>
                  </w:r>
                  <w:r w:rsidRPr="008B725F">
                    <w:rPr>
                      <w:b/>
                      <w:color w:val="000000"/>
                      <w:sz w:val="22"/>
                      <w:szCs w:val="22"/>
                      <w:shd w:val="clear" w:color="auto" w:fill="FFFFFF"/>
                    </w:rPr>
                    <w:t>Громкие чтения</w:t>
                  </w:r>
                  <w:r w:rsidRPr="008B725F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сказки «Конёк-Горбунок», обзор книжной выставки  «Праздник русской сказки». Подготовили презентацию и викторину по творче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ству Ершова П.П. </w:t>
                  </w:r>
                </w:p>
                <w:p w:rsidR="004E1256" w:rsidRDefault="004E1256" w:rsidP="00694D58">
                  <w:pPr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sym w:font="Wingdings" w:char="F026"/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 xml:space="preserve"> В </w:t>
                  </w:r>
                  <w:r w:rsidRPr="008B725F">
                    <w:rPr>
                      <w:sz w:val="22"/>
                      <w:szCs w:val="22"/>
                    </w:rPr>
                    <w:t xml:space="preserve"> Ростовановской  библиотеке-филиале №18 отметили юбилей Петра Павловича Ершова. </w:t>
                  </w:r>
                  <w:r w:rsidRPr="00753C80">
                    <w:rPr>
                      <w:sz w:val="22"/>
                      <w:szCs w:val="22"/>
                    </w:rPr>
                    <w:t>Мини-утренник</w:t>
                  </w:r>
                  <w:r w:rsidRPr="008B725F">
                    <w:rPr>
                      <w:b/>
                      <w:sz w:val="22"/>
                      <w:szCs w:val="22"/>
                    </w:rPr>
                    <w:t xml:space="preserve"> «Сказка – ложь, да в ней намёк, добрым молодцам  урок!»</w:t>
                  </w:r>
                  <w:r w:rsidRPr="008B725F">
                    <w:rPr>
                      <w:sz w:val="22"/>
                      <w:szCs w:val="22"/>
                    </w:rPr>
                    <w:t xml:space="preserve"> был подготовлен для дошкольной группы  МДОУ №16. Громкое чтение  сказки  «Конёк-Горбунок» вызвали у детей множество вопросов и положительных эмоций. Ведущей на утреннике бы</w:t>
                  </w:r>
                  <w:r>
                    <w:rPr>
                      <w:sz w:val="22"/>
                      <w:szCs w:val="22"/>
                    </w:rPr>
                    <w:t xml:space="preserve">ла заведующая библиотекой, Т.Н. </w:t>
                  </w:r>
                  <w:r w:rsidRPr="008B725F">
                    <w:rPr>
                      <w:sz w:val="22"/>
                      <w:szCs w:val="22"/>
                    </w:rPr>
                    <w:t>Бизикова. В нём приняли участие  дошколят</w:t>
                  </w:r>
                  <w:r>
                    <w:rPr>
                      <w:sz w:val="22"/>
                      <w:szCs w:val="22"/>
                    </w:rPr>
                    <w:t xml:space="preserve">а </w:t>
                  </w:r>
                  <w:r w:rsidRPr="008B725F">
                    <w:rPr>
                      <w:sz w:val="22"/>
                      <w:szCs w:val="22"/>
                    </w:rPr>
                    <w:t xml:space="preserve"> от 4-х до 6-ти лет и трое взрослых воспитателей. </w:t>
                  </w:r>
                </w:p>
                <w:p w:rsidR="004E1256" w:rsidRPr="00EA0228" w:rsidRDefault="004E1256" w:rsidP="00EA0228">
                  <w:pPr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sym w:font="Wingdings" w:char="F026"/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Д</w:t>
                  </w:r>
                  <w:r w:rsidRPr="008B725F">
                    <w:rPr>
                      <w:color w:val="000000"/>
                      <w:sz w:val="22"/>
                      <w:szCs w:val="22"/>
                    </w:rPr>
                    <w:t xml:space="preserve">ля учащихся 3 класса библиотекарь Винсовхозовского филиала №13 Саркисова Н.В.  провела </w:t>
                  </w:r>
                  <w:r w:rsidRPr="00753C80">
                    <w:rPr>
                      <w:color w:val="000000"/>
                      <w:sz w:val="22"/>
                      <w:szCs w:val="22"/>
                    </w:rPr>
                    <w:t>беседу</w:t>
                  </w:r>
                  <w:r w:rsidRPr="008B725F">
                    <w:rPr>
                      <w:b/>
                      <w:color w:val="000000"/>
                      <w:sz w:val="22"/>
                      <w:szCs w:val="22"/>
                    </w:rPr>
                    <w:t xml:space="preserve"> «Начинает сказка сказываться».</w:t>
                  </w:r>
                  <w:r w:rsidRPr="008B725F">
                    <w:rPr>
                      <w:color w:val="000000"/>
                      <w:sz w:val="22"/>
                      <w:szCs w:val="22"/>
                    </w:rPr>
                    <w:t xml:space="preserve"> Рассказала о жизненном и творческом пути замечательного сказочника Петра Павловича Ершова. Провела викторину по его биографии и по сказке «Конёк – горбунок». Дети с радостью отвечали на вопросы,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для многих эта сказка  любимая.</w:t>
                  </w:r>
                </w:p>
                <w:p w:rsidR="004E1256" w:rsidRPr="00C65CE4" w:rsidRDefault="004E1256" w:rsidP="00C82D4D">
                  <w:pPr>
                    <w:pStyle w:val="NoSpacing"/>
                    <w:ind w:firstLine="0"/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sym w:font="Wingdings" w:char="F026"/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>
                    <w:rPr>
                      <w:b/>
                      <w:sz w:val="28"/>
                      <w:szCs w:val="28"/>
                    </w:rPr>
                    <w:t xml:space="preserve"> </w:t>
                  </w:r>
                  <w:r w:rsidRPr="00C65CE4">
                    <w:rPr>
                      <w:sz w:val="22"/>
                      <w:szCs w:val="22"/>
                    </w:rPr>
                    <w:t>Биб</w:t>
                  </w:r>
                  <w:r>
                    <w:rPr>
                      <w:sz w:val="22"/>
                      <w:szCs w:val="22"/>
                    </w:rPr>
                    <w:t>лиотекарь Ага-Батырского-филиала №5 В.Ф. Паруш для учащихся 1-4-х классов провела литературную викторину, показала мультфильм «Конёк-Горбунок».</w:t>
                  </w:r>
                </w:p>
                <w:p w:rsidR="004E1256" w:rsidRDefault="004E1256" w:rsidP="000D64FE">
                  <w:pPr>
                    <w:pStyle w:val="NoSpacing"/>
                    <w:ind w:firstLine="0"/>
                    <w:rPr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                                         </w:t>
                  </w:r>
                </w:p>
                <w:p w:rsidR="004E1256" w:rsidRDefault="004E1256" w:rsidP="000D64FE">
                  <w:pPr>
                    <w:pStyle w:val="NoSpacing"/>
                    <w:ind w:firstLine="0"/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>
                    <w:rPr>
                      <w:color w:val="000000"/>
                      <w:sz w:val="6"/>
                      <w:szCs w:val="6"/>
                      <w:shd w:val="clear" w:color="auto" w:fill="FFFFFF"/>
                    </w:rPr>
                    <w:t xml:space="preserve">                                                                                                                                             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              </w:t>
                  </w:r>
                  <w:r w:rsidRPr="00401952">
                    <w:rPr>
                      <w:noProof/>
                      <w:sz w:val="22"/>
                      <w:szCs w:val="22"/>
                    </w:rPr>
                    <w:pict>
                      <v:shape id="Рисунок 26" o:spid="_x0000_i1030" type="#_x0000_t75" style="width:236.25pt;height:11.25pt;visibility:visible">
                        <v:imagedata r:id="rId7" o:title=""/>
                      </v:shape>
                    </w:pict>
                  </w:r>
                </w:p>
                <w:p w:rsidR="004E1256" w:rsidRPr="0091413E" w:rsidRDefault="004E1256" w:rsidP="000D64FE">
                  <w:pPr>
                    <w:pStyle w:val="NoSpacing"/>
                    <w:ind w:firstLine="0"/>
                    <w:rPr>
                      <w:color w:val="000000"/>
                      <w:sz w:val="6"/>
                      <w:szCs w:val="6"/>
                      <w:shd w:val="clear" w:color="auto" w:fill="FFFFFF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 </w:t>
                  </w:r>
                </w:p>
                <w:p w:rsidR="004E1256" w:rsidRDefault="004E1256" w:rsidP="000D64FE">
                  <w:pPr>
                    <w:pStyle w:val="NoSpacing"/>
                    <w:ind w:firstLine="0"/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7 марта праздничное заседа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ние клуба « Поговорим по душам» в Новодеревенском  филиале № 10 было посвящено  поэту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– юбиляр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у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 Е.А. Барат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ынскому (1800-1844).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Как прекрасно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он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во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спел в своих стихах  любовные чувства!   Библиотекарь познакомила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присутствую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щих с его лирическими стихами </w:t>
                  </w:r>
                  <w:r w:rsidRPr="00EC1A60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«Она», «Муза»,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shd w:val="clear" w:color="auto" w:fill="FFFFFF"/>
                    </w:rPr>
                    <w:t xml:space="preserve"> </w:t>
                  </w:r>
                  <w:r w:rsidRPr="000D64FE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«Разлука»,  «Тебе на память в книге сей…», «Приманкой ласковых речей» и другие. Е. А. Баратынский 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– один</w:t>
                  </w:r>
                </w:p>
                <w:p w:rsidR="004E1256" w:rsidRPr="00EF76C2" w:rsidRDefault="004E1256" w:rsidP="000D64FE">
                  <w:pPr>
                    <w:pStyle w:val="NoSpacing"/>
                    <w:ind w:firstLine="0"/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 w:rsidRPr="000D64FE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из самых значительны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>х русских поэтов первой половины  ХIХ века, близкий друг А.С. Пушкина.</w:t>
                  </w:r>
                  <w:r w:rsidRPr="000D64FE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Его поэзия глубока и 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проникновенна. К юбилею  </w:t>
                  </w:r>
                  <w:r>
                    <w:rPr>
                      <w:sz w:val="22"/>
                      <w:szCs w:val="22"/>
                    </w:rPr>
                    <w:t xml:space="preserve">Е.А.Баратынского была </w:t>
                  </w:r>
                  <w:r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оформлена </w:t>
                  </w:r>
                  <w:r w:rsidRPr="00EF76C2"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книжная выставка </w:t>
                  </w:r>
                  <w:r>
                    <w:rPr>
                      <w:sz w:val="22"/>
                      <w:szCs w:val="22"/>
                    </w:rPr>
                    <w:t>«Поэт, философ и романтик».</w:t>
                  </w:r>
                  <w:r w:rsidRPr="00EF76C2">
                    <w:rPr>
                      <w:sz w:val="22"/>
                      <w:szCs w:val="22"/>
                    </w:rPr>
                    <w:t xml:space="preserve"> </w:t>
                  </w:r>
                  <w:r w:rsidRPr="00EF76C2">
                    <w:rPr>
                      <w:color w:val="000000"/>
                      <w:sz w:val="22"/>
                      <w:szCs w:val="22"/>
                    </w:rPr>
                    <w:br/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shd w:val="clear" w:color="auto" w:fill="FFFFFF"/>
                    </w:rPr>
                    <w:t xml:space="preserve"> </w:t>
                  </w:r>
                </w:p>
                <w:p w:rsidR="004E1256" w:rsidRDefault="004E1256"/>
              </w:txbxContent>
            </v:textbox>
          </v:rect>
        </w:pict>
      </w:r>
      <w:r>
        <w:rPr>
          <w:noProof/>
        </w:rPr>
        <w:pict>
          <v:rect id="_x0000_s1027" style="position:absolute;margin-left:4.5pt;margin-top:8.7pt;width:78pt;height:64.25pt;z-index:251661312" strokeweight=".25pt">
            <v:stroke dashstyle="1 1" endcap="round"/>
            <v:textbox>
              <w:txbxContent>
                <w:p w:rsidR="004E1256" w:rsidRDefault="004E1256" w:rsidP="00C64645">
                  <w:pPr>
                    <w:ind w:firstLine="0"/>
                  </w:pPr>
                  <w:r w:rsidRPr="000E6190">
                    <w:rPr>
                      <w:noProof/>
                    </w:rPr>
                    <w:pict>
                      <v:shape id="Рисунок 1150" o:spid="_x0000_i1032" type="#_x0000_t75" alt="ico" style="width:53.25pt;height:55.5pt;visibility:visible">
                        <v:imagedata r:id="rId8" o:title=""/>
                      </v:shape>
                    </w:pict>
                  </w:r>
                </w:p>
              </w:txbxContent>
            </v:textbox>
          </v:rect>
        </w:pic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Pr="002D3037" w:rsidRDefault="004E1256" w:rsidP="009461B9">
      <w:pPr>
        <w:snapToGrid/>
        <w:ind w:firstLine="0"/>
        <w:jc w:val="left"/>
        <w:rPr>
          <w:sz w:val="24"/>
          <w:szCs w:val="24"/>
        </w:rPr>
      </w:pPr>
      <w:r w:rsidRPr="002D3037">
        <w:rPr>
          <w:sz w:val="22"/>
          <w:szCs w:val="22"/>
        </w:rPr>
        <w:t xml:space="preserve"> </w: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  <w:r>
        <w:rPr>
          <w:noProof/>
        </w:rPr>
        <w:pict>
          <v:rect id="_x0000_s1028" style="position:absolute;margin-left:344.25pt;margin-top:6.35pt;width:187.5pt;height:2in;z-index:251659264" stroked="f">
            <v:textbox style="mso-next-textbox:#_x0000_s1028">
              <w:txbxContent>
                <w:p w:rsidR="004E1256" w:rsidRDefault="004E1256" w:rsidP="005B2D9B">
                  <w:pPr>
                    <w:ind w:firstLine="0"/>
                  </w:pPr>
                  <w:r w:rsidRPr="000E6190">
                    <w:rPr>
                      <w:noProof/>
                    </w:rPr>
                    <w:pict>
                      <v:shape id="Рисунок 1" o:spid="_x0000_i1034" type="#_x0000_t75" style="width:178.5pt;height:135.75pt;visibility:visible">
                        <v:imagedata r:id="rId9" o:title="" croptop="6923f" cropright="6555f"/>
                      </v:shape>
                    </w:pict>
                  </w:r>
                </w:p>
              </w:txbxContent>
            </v:textbox>
          </v:rect>
        </w:pic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</w: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  <w:r>
        <w:rPr>
          <w:noProof/>
        </w:rPr>
        <w:pict>
          <v:rect id="_x0000_s1029" style="position:absolute;margin-left:194.25pt;margin-top:5.6pt;width:337.5pt;height:127.5pt;z-index:251663360" strokecolor="white" strokeweight=".25pt">
            <v:stroke dashstyle="1 1" endcap="round"/>
            <v:textbox>
              <w:txbxContent>
                <w:p w:rsidR="004E1256" w:rsidRDefault="004E1256" w:rsidP="00547447">
                  <w:pPr>
                    <w:ind w:firstLine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В  Дыдымкинской библиотеке-филиале  №24 прошёл  литературный</w:t>
                  </w:r>
                  <w:r w:rsidRPr="00BD7CBA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 xml:space="preserve">час </w:t>
                  </w:r>
                  <w:r w:rsidRPr="002F5FC1">
                    <w:rPr>
                      <w:sz w:val="22"/>
                      <w:szCs w:val="22"/>
                    </w:rPr>
                    <w:t>под названием « В гости к сказке »</w:t>
                  </w:r>
                  <w:r>
                    <w:rPr>
                      <w:sz w:val="22"/>
                      <w:szCs w:val="22"/>
                    </w:rPr>
                    <w:t xml:space="preserve"> по книге Ершова </w:t>
                  </w:r>
                  <w:r w:rsidRPr="002F5FC1">
                    <w:rPr>
                      <w:sz w:val="22"/>
                      <w:szCs w:val="22"/>
                    </w:rPr>
                    <w:t>П.П. «Конек-</w:t>
                  </w:r>
                  <w:r w:rsidRPr="00BD7CBA"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Горбунок»</w:t>
                  </w:r>
                  <w:r w:rsidRPr="002F5FC1">
                    <w:rPr>
                      <w:b/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 xml:space="preserve"> с  учащимися  </w:t>
                  </w:r>
                  <w:r>
                    <w:rPr>
                      <w:sz w:val="22"/>
                      <w:szCs w:val="22"/>
                    </w:rPr>
                    <w:t xml:space="preserve">младших классов </w:t>
                  </w:r>
                  <w:r w:rsidRPr="002F5FC1">
                    <w:rPr>
                      <w:sz w:val="22"/>
                      <w:szCs w:val="22"/>
                    </w:rPr>
                    <w:t>МОУ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СОШ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 xml:space="preserve">№15. </w:t>
                  </w:r>
                  <w:r>
                    <w:rPr>
                      <w:sz w:val="22"/>
                      <w:szCs w:val="22"/>
                    </w:rPr>
                    <w:t xml:space="preserve">  Библиотекарь  Саркисова</w:t>
                  </w:r>
                  <w:r w:rsidRPr="00BD7CBA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>Л.А</w:t>
                  </w:r>
                  <w:r w:rsidRPr="00A266FD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 xml:space="preserve">показала </w:t>
                  </w:r>
                  <w:r w:rsidRPr="002F5FC1">
                    <w:rPr>
                      <w:sz w:val="22"/>
                      <w:szCs w:val="22"/>
                    </w:rPr>
                    <w:t xml:space="preserve"> детям презентацию под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названием « Пётр Павлович</w:t>
                  </w:r>
                  <w:r w:rsidRPr="00BD7CBA"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Ершов</w:t>
                  </w:r>
                  <w:r>
                    <w:rPr>
                      <w:sz w:val="22"/>
                      <w:szCs w:val="22"/>
                    </w:rPr>
                    <w:t xml:space="preserve">»,  предложила нарисовать </w:t>
                  </w:r>
                  <w:r w:rsidRPr="002F5FC1">
                    <w:rPr>
                      <w:sz w:val="22"/>
                      <w:szCs w:val="22"/>
                    </w:rPr>
                    <w:t>рисунки по сказке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«Конек-Горбунок»</w:t>
                  </w:r>
                  <w:r>
                    <w:rPr>
                      <w:b/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 xml:space="preserve">и 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>прослушать её в аудиозаписи.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 w:rsidRPr="002F5FC1">
                    <w:rPr>
                      <w:sz w:val="22"/>
                      <w:szCs w:val="22"/>
                    </w:rPr>
                    <w:t xml:space="preserve">В </w:t>
                  </w:r>
                  <w:r>
                    <w:rPr>
                      <w:sz w:val="22"/>
                      <w:szCs w:val="22"/>
                    </w:rPr>
                    <w:t xml:space="preserve"> конце мероприятия      п</w:t>
                  </w:r>
                  <w:r w:rsidRPr="002F5FC1">
                    <w:rPr>
                      <w:sz w:val="22"/>
                      <w:szCs w:val="22"/>
                    </w:rPr>
                    <w:t>ровела виктори</w:t>
                  </w:r>
                  <w:r>
                    <w:rPr>
                      <w:sz w:val="22"/>
                      <w:szCs w:val="22"/>
                    </w:rPr>
                    <w:t>ну</w:t>
                  </w:r>
                  <w:r w:rsidRPr="00BD7CBA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>по</w:t>
                  </w:r>
                  <w:r w:rsidRPr="002F5FC1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 xml:space="preserve"> творчеству русского сказочника. Ребята с удовольствием участвовали во всех заданиях, свои рисунки подарили  библиотеке.</w:t>
                  </w:r>
                </w:p>
                <w:p w:rsidR="004E1256" w:rsidRDefault="004E1256" w:rsidP="00BD7CBA">
                  <w:pPr>
                    <w:ind w:firstLine="0"/>
                    <w:jc w:val="left"/>
                  </w:pPr>
                </w:p>
              </w:txbxContent>
            </v:textbox>
          </v:rect>
        </w:pict>
      </w:r>
      <w:r>
        <w:rPr>
          <w:noProof/>
        </w:rPr>
        <w:pict>
          <v:rect id="_x0000_s1030" style="position:absolute;margin-left:4.5pt;margin-top:5.6pt;width:186pt;height:127.5pt;z-index:251662336" strokecolor="white" strokeweight=".25pt">
            <v:stroke dashstyle="1 1" endcap="round"/>
            <v:textbox style="mso-next-textbox:#_x0000_s1030">
              <w:txbxContent>
                <w:p w:rsidR="004E1256" w:rsidRDefault="004E1256" w:rsidP="004F7434">
                  <w:pPr>
                    <w:ind w:firstLine="0"/>
                  </w:pPr>
                  <w:r w:rsidRPr="000E6190">
                    <w:rPr>
                      <w:noProof/>
                    </w:rPr>
                    <w:pict>
                      <v:shape id="_x0000_i1036" type="#_x0000_t75" style="width:173.25pt;height:120.75pt;visibility:visible">
                        <v:imagedata r:id="rId10" o:title="" croptop="3093f" cropbottom="11561f" cropright="9519f"/>
                      </v:shape>
                    </w:pict>
                  </w:r>
                </w:p>
              </w:txbxContent>
            </v:textbox>
          </v:rect>
        </w:pict>
      </w: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Pr="00A24E67" w:rsidRDefault="004E1256" w:rsidP="009461B9">
      <w:pPr>
        <w:snapToGrid/>
        <w:ind w:firstLine="0"/>
        <w:jc w:val="left"/>
        <w:rPr>
          <w:sz w:val="24"/>
          <w:szCs w:val="24"/>
          <w:lang w:val="en-US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9461B9">
      <w:pPr>
        <w:snapToGrid/>
        <w:ind w:firstLine="0"/>
        <w:jc w:val="left"/>
        <w:rPr>
          <w:sz w:val="24"/>
          <w:szCs w:val="24"/>
        </w:rPr>
      </w:pPr>
    </w:p>
    <w:p w:rsidR="004E1256" w:rsidRDefault="004E1256" w:rsidP="00AB1B98">
      <w:pPr>
        <w:snapToGrid/>
        <w:ind w:firstLine="0"/>
        <w:jc w:val="left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                                                                       </w:t>
      </w:r>
    </w:p>
    <w:p w:rsidR="004E1256" w:rsidRDefault="004E1256" w:rsidP="00AB1B98">
      <w:pPr>
        <w:snapToGrid/>
        <w:ind w:firstLine="0"/>
        <w:jc w:val="left"/>
        <w:rPr>
          <w:b/>
          <w:bCs/>
          <w:sz w:val="16"/>
          <w:szCs w:val="16"/>
        </w:rPr>
      </w:pPr>
    </w:p>
    <w:p w:rsidR="004E1256" w:rsidRDefault="004E1256" w:rsidP="00AB1B98">
      <w:pPr>
        <w:snapToGrid/>
        <w:ind w:firstLine="0"/>
        <w:jc w:val="left"/>
        <w:rPr>
          <w:b/>
          <w:bCs/>
          <w:sz w:val="16"/>
          <w:szCs w:val="16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0;margin-top:4.5pt;width:540pt;height:45pt;z-index:251657216">
            <v:textbox style="mso-next-textbox:#_x0000_s1031">
              <w:txbxContent>
                <w:p w:rsidR="004E1256" w:rsidRPr="000164AF" w:rsidRDefault="004E1256" w:rsidP="001A3683">
                  <w:pPr>
                    <w:snapToGrid/>
                    <w:ind w:firstLine="0"/>
                    <w:jc w:val="center"/>
                    <w:rPr>
                      <w:rFonts w:ascii="Century Schoolbook" w:hAnsi="Century Schoolbook" w:cs="Century Schoolbook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Редколлегия: З.Н. Зеленова, Н.Н. Кочнева, Л.И.Коржева,  Г.Д. Миронова.</w:t>
                  </w:r>
                </w:p>
                <w:p w:rsidR="004E1256" w:rsidRPr="002D3037" w:rsidRDefault="004E1256" w:rsidP="001A3683">
                  <w:pPr>
                    <w:snapToGrid/>
                    <w:ind w:firstLine="0"/>
                    <w:jc w:val="left"/>
                    <w:rPr>
                      <w:sz w:val="6"/>
                      <w:szCs w:val="6"/>
                    </w:rPr>
                  </w:pPr>
                  <w:r>
                    <w:t xml:space="preserve">   </w:t>
                  </w:r>
                </w:p>
                <w:p w:rsidR="004E1256" w:rsidRDefault="004E1256" w:rsidP="001A3683">
                  <w:pPr>
                    <w:snapToGrid/>
                    <w:ind w:firstLine="0"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Газета  свёрстана в Курской районной  библиотеке,    тел. 6-52-61;  Отпечатана в ООО «Полиграф-сервис», </w:t>
                  </w:r>
                </w:p>
                <w:p w:rsidR="004E1256" w:rsidRDefault="004E1256" w:rsidP="001A3683">
                  <w:pPr>
                    <w:snapToGrid/>
                    <w:ind w:firstLine="0"/>
                    <w:jc w:val="lef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                                                    ИНН – 2612187856   ст. Курская, пер. Школьный, 21.                                                             тир. 100 экз</w:t>
                  </w:r>
                </w:p>
                <w:p w:rsidR="004E1256" w:rsidRDefault="004E1256"/>
              </w:txbxContent>
            </v:textbox>
          </v:shape>
        </w:pict>
      </w:r>
    </w:p>
    <w:p w:rsidR="004E1256" w:rsidRDefault="004E1256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E1256" w:rsidRDefault="004E1256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E1256" w:rsidRDefault="004E1256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E1256" w:rsidRDefault="004E1256" w:rsidP="00C93A12">
      <w:pPr>
        <w:snapToGrid/>
        <w:ind w:hanging="180"/>
        <w:jc w:val="left"/>
        <w:rPr>
          <w:b/>
          <w:bCs/>
          <w:sz w:val="16"/>
          <w:szCs w:val="16"/>
        </w:rPr>
      </w:pPr>
    </w:p>
    <w:p w:rsidR="004E1256" w:rsidRPr="003C1CD0" w:rsidRDefault="004E1256" w:rsidP="00C93A12">
      <w:pPr>
        <w:snapToGrid/>
        <w:ind w:hanging="180"/>
        <w:jc w:val="left"/>
        <w:rPr>
          <w:b/>
          <w:bCs/>
          <w:sz w:val="16"/>
          <w:szCs w:val="16"/>
        </w:rPr>
      </w:pPr>
    </w:p>
    <w:p w:rsidR="004E1256" w:rsidRPr="00AF275C" w:rsidRDefault="004E1256" w:rsidP="00243F0A">
      <w:pPr>
        <w:snapToGrid/>
        <w:ind w:firstLine="0"/>
        <w:jc w:val="center"/>
      </w:pP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2" type="#_x0000_t120" style="position:absolute;left:0;text-align:left;margin-left:413.95pt;margin-top:0;width:39.75pt;height:37.5pt;z-index:251658240">
            <v:textbox style="mso-next-textbox:#_x0000_s1032">
              <w:txbxContent>
                <w:p w:rsidR="004E1256" w:rsidRPr="00FC66B3" w:rsidRDefault="004E1256" w:rsidP="00FC66B3">
                  <w:pPr>
                    <w:ind w:firstLine="0"/>
                    <w:rPr>
                      <w:b/>
                    </w:rPr>
                  </w:pPr>
                  <w:r w:rsidRPr="00FC66B3">
                    <w:rPr>
                      <w:b/>
                    </w:rPr>
                    <w:t>12+</w:t>
                  </w:r>
                </w:p>
              </w:txbxContent>
            </v:textbox>
          </v:shape>
        </w:pict>
      </w:r>
      <w:r>
        <w:t xml:space="preserve">                                 </w:t>
      </w:r>
    </w:p>
    <w:p w:rsidR="004E1256" w:rsidRPr="00AF275C" w:rsidRDefault="004E1256" w:rsidP="00243F0A">
      <w:pPr>
        <w:snapToGrid/>
        <w:ind w:hanging="1260"/>
        <w:jc w:val="left"/>
      </w:pPr>
      <w:r>
        <w:rPr>
          <w:noProof/>
        </w:rPr>
        <w:pict>
          <v:shape id="Document" o:spid="_x0000_s1033" style="position:absolute;margin-left:453.7pt;margin-top:4pt;width:81pt;height:83.5pt;z-index:251652096" coordsize="21600,21600" o:spt="100" adj="11635652,,5400" path="m10757,21632r-5570,l85,17509r,-6660l85,81r10672,l21706,81r,10571l21706,21632r-10949,xem85,17509r5102,l5187,21632,85,17509xe" fillcolor="#d8ebb3">
            <v:stroke joinstyle="miter"/>
            <v:shadow on="t" offset="6pt,6pt"/>
            <v:formulas>
              <v:f eqn="val #1"/>
              <v:f eqn="val #0"/>
              <v:f eqn="sum #1 0 #0"/>
              <v:f eqn="val 10800"/>
              <v:f eqn="sum 0 0 #1"/>
              <v:f eqn="sumangle @2 360 0"/>
              <v:f eqn="if @2 @2 @5"/>
              <v:f eqn="sum 0 0 @6"/>
              <v:f eqn="val #2"/>
              <v:f eqn="sum 0 0 #0"/>
              <v:f eqn="sum #2 0 2700"/>
              <v:f eqn="cos @10 #1"/>
              <v:f eqn="sin @10 #1"/>
              <v:f eqn="cos 13500 #1"/>
              <v:f eqn="sin 13500 #1"/>
              <v:f eqn="sum @11 10800 0"/>
              <v:f eqn="sum @12 10800 0"/>
              <v:f eqn="sum @13 10800 0"/>
              <v:f eqn="sum @14 10800 0"/>
              <v:f eqn="prod #2 1 2"/>
              <v:f eqn="sum @19 5400 0"/>
              <v:f eqn="cos @20 #1"/>
              <v:f eqn="sin @20 #1"/>
              <v:f eqn="sum @21 10800 0"/>
              <v:f eqn="sum @12 @23 @22"/>
              <v:f eqn="sum @22 @23 @11"/>
              <v:f eqn="cos 10800 #1"/>
              <v:f eqn="sin 10800 #1"/>
              <v:f eqn="cos #2 #1"/>
              <v:f eqn="sin #2 #1"/>
              <v:f eqn="sum @26 10800 0"/>
              <v:f eqn="sum @27 10800 0"/>
              <v:f eqn="sum @28 10800 0"/>
              <v:f eqn="sum @29 10800 0"/>
              <v:f eqn="sum @19 5400 0"/>
              <v:f eqn="cos @34 #0"/>
              <v:f eqn="sin @34 #0"/>
              <v:f eqn="mid #0 #1"/>
              <v:f eqn="sumangle @37 180 0"/>
              <v:f eqn="if @2 @37 @38"/>
              <v:f eqn="cos 10800 @39"/>
              <v:f eqn="sin 10800 @39"/>
              <v:f eqn="cos #2 @39"/>
              <v:f eqn="sin #2 @39"/>
              <v:f eqn="sum @40 10800 0"/>
              <v:f eqn="sum @41 10800 0"/>
              <v:f eqn="sum @42 10800 0"/>
              <v:f eqn="sum @43 10800 0"/>
              <v:f eqn="sum @35 10800 0"/>
              <v:f eqn="sum @36 10800 0"/>
            </v:formulas>
            <v:path o:connecttype="custom" o:connectlocs="10757,21632;85,10849;10757,81;21706,10652;10757,21632;0,0;21600,0;21600,21600" textboxrect="977,818,20622,16429"/>
            <v:handles>
              <v:h position="@3,#0" polar="10800,10800"/>
              <v:h position="#2,#1" polar="10800,10800" radiusrange="0,10800"/>
            </v:handles>
            <o:lock v:ext="edit" verticies="t"/>
          </v:shape>
        </w:pict>
      </w:r>
      <w:r>
        <w:rPr>
          <w:noProof/>
        </w:rPr>
        <w:pict>
          <v:shape id="_x0000_s1034" type="#_x0000_t202" style="position:absolute;margin-left:458.95pt;margin-top:10.5pt;width:70.5pt;height:68.75pt;z-index:251653120" fillcolor="#ff9">
            <v:textbox style="mso-next-textbox:#_x0000_s1034">
              <w:txbxContent>
                <w:p w:rsidR="004E1256" w:rsidRDefault="004E1256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  № 2-3 </w:t>
                  </w:r>
                </w:p>
                <w:p w:rsidR="004E1256" w:rsidRPr="0021562D" w:rsidRDefault="004E1256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(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>6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1-62)</w:t>
                  </w:r>
                </w:p>
                <w:p w:rsidR="004E1256" w:rsidRDefault="004E1256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февраль-</w:t>
                  </w:r>
                </w:p>
                <w:p w:rsidR="004E1256" w:rsidRPr="00BF0728" w:rsidRDefault="004E1256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   март</w:t>
                  </w:r>
                </w:p>
                <w:p w:rsidR="004E1256" w:rsidRPr="00C87536" w:rsidRDefault="004E1256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 2015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0;margin-top:1.5pt;width:75.7pt;height:86pt;z-index:251654144" fillcolor="#ff9">
            <v:textbox style="mso-next-textbox:#_x0000_s1035">
              <w:txbxContent>
                <w:p w:rsidR="004E1256" w:rsidRDefault="004E1256" w:rsidP="00243F0A">
                  <w:pPr>
                    <w:snapToGrid/>
                    <w:ind w:firstLine="0"/>
                    <w:jc w:val="left"/>
                    <w:rPr>
                      <w:sz w:val="24"/>
                      <w:szCs w:val="24"/>
                    </w:rPr>
                  </w:pPr>
                  <w:r w:rsidRPr="00401952">
                    <w:rPr>
                      <w:noProof/>
                      <w:color w:val="000000"/>
                      <w:sz w:val="24"/>
                      <w:szCs w:val="24"/>
                    </w:rPr>
                    <w:pict>
                      <v:shape id="Рисунок 15" o:spid="_x0000_i1038" type="#_x0000_t75" style="width:63.75pt;height:59.25pt;visibility:visible">
                        <v:imagedata r:id="rId11" o:title=""/>
                      </v:shape>
                    </w:pict>
                  </w:r>
                  <w:r>
                    <w:rPr>
                      <w:color w:val="000000"/>
                      <w:sz w:val="24"/>
                      <w:szCs w:val="24"/>
                    </w:rPr>
                    <w:t xml:space="preserve">     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136" style="position:absolute;margin-left:66.7pt;margin-top:4pt;width:354.7pt;height:56.5pt;z-index:-251660288" wrapcoords="6485 -288 1827 0 1644 288 1644 18432 19773 21312 21646 21312 21600 4896 6348 4320 6941 1728 6896 -288 6485 -288" fillcolor="blue">
            <v:shadow color="#868686"/>
            <v:textpath style="font-family:&quot;Arial&quot;;font-weight:bold;v-text-kern:t" trim="t" fitpath="t" string="  Библиовзгляд"/>
            <w10:wrap type="tight"/>
          </v:shape>
        </w:pict>
      </w:r>
      <w:r w:rsidRPr="00AF275C">
        <w:t xml:space="preserve">          </w:t>
      </w:r>
    </w:p>
    <w:p w:rsidR="004E1256" w:rsidRPr="00AF275C" w:rsidRDefault="004E1256" w:rsidP="00243F0A">
      <w:pPr>
        <w:snapToGrid/>
        <w:ind w:hanging="1260"/>
        <w:jc w:val="left"/>
      </w:pPr>
      <w:r>
        <w:t xml:space="preserve">                        </w:t>
      </w:r>
    </w:p>
    <w:p w:rsidR="004E1256" w:rsidRPr="00C13A3F" w:rsidRDefault="004E1256" w:rsidP="00ED6359">
      <w:pPr>
        <w:snapToGrid/>
        <w:ind w:firstLine="0"/>
        <w:jc w:val="left"/>
      </w:pPr>
      <w:r>
        <w:t xml:space="preserve">                                                                                                                                                                                </w:t>
      </w:r>
    </w:p>
    <w:p w:rsidR="004E1256" w:rsidRDefault="004E1256" w:rsidP="00DD7B10">
      <w:r w:rsidRPr="0070598C">
        <w:t xml:space="preserve">                                                         </w:t>
      </w:r>
      <w:r>
        <w:t xml:space="preserve">                  </w:t>
      </w:r>
      <w:r w:rsidRPr="0070598C">
        <w:t xml:space="preserve"> </w:t>
      </w:r>
      <w:r>
        <w:t xml:space="preserve"> </w:t>
      </w:r>
    </w:p>
    <w:p w:rsidR="004E1256" w:rsidRPr="00AF275C" w:rsidRDefault="004E1256" w:rsidP="00243F0A">
      <w:pPr>
        <w:snapToGrid/>
        <w:ind w:hanging="1260"/>
        <w:jc w:val="left"/>
      </w:pPr>
    </w:p>
    <w:p w:rsidR="004E1256" w:rsidRPr="00AF275C" w:rsidRDefault="004E1256" w:rsidP="00243F0A">
      <w:pPr>
        <w:snapToGrid/>
        <w:ind w:hanging="1260"/>
        <w:jc w:val="left"/>
      </w:pPr>
      <w:r>
        <w:rPr>
          <w:noProof/>
        </w:rPr>
        <w:pict>
          <v:shape id="_x0000_s1037" type="#_x0000_t202" style="position:absolute;margin-left:75.7pt;margin-top:.5pt;width:368.25pt;height:29.5pt;z-index:251651072" fillcolor="#ff9" strokecolor="red">
            <v:textbox style="mso-next-textbox:#_x0000_s1037">
              <w:txbxContent>
                <w:p w:rsidR="004E1256" w:rsidRDefault="004E1256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16"/>
                      <w:szCs w:val="16"/>
                    </w:rPr>
                  </w:pPr>
                  <w:r w:rsidRPr="00746A6E">
                    <w:rPr>
                      <w:color w:val="000000"/>
                      <w:sz w:val="16"/>
                      <w:szCs w:val="16"/>
                    </w:rPr>
                    <w:t xml:space="preserve">САМОДЕЯТЕЛЬНАЯ  ГАЗЕТА  МУ « </w:t>
                  </w:r>
                  <w:r>
                    <w:rPr>
                      <w:color w:val="000000"/>
                      <w:sz w:val="16"/>
                      <w:szCs w:val="16"/>
                    </w:rPr>
                    <w:t>М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ЕЖПОСЕЛЕНЧЕСКАЯ  ЦЕНТРАЛЬНАЯ</w:t>
                  </w:r>
                  <w:r>
                    <w:rPr>
                      <w:color w:val="000000"/>
                      <w:sz w:val="16"/>
                      <w:szCs w:val="16"/>
                    </w:rPr>
                    <w:t xml:space="preserve"> </w:t>
                  </w:r>
                  <w:r w:rsidRPr="00286558">
                    <w:rPr>
                      <w:color w:val="000000"/>
                      <w:sz w:val="16"/>
                      <w:szCs w:val="16"/>
                    </w:rPr>
                    <w:t xml:space="preserve"> 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БИБЛИОТЕКА»</w:t>
                  </w:r>
                </w:p>
                <w:p w:rsidR="004E1256" w:rsidRPr="001E780A" w:rsidRDefault="004E1256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22"/>
                      <w:szCs w:val="22"/>
                    </w:rPr>
                  </w:pP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      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        </w:t>
                  </w: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Курского муниципального района  Ставропольского края </w:t>
                  </w:r>
                </w:p>
              </w:txbxContent>
            </v:textbox>
          </v:shape>
        </w:pict>
      </w:r>
    </w:p>
    <w:p w:rsidR="004E1256" w:rsidRPr="00AF275C" w:rsidRDefault="004E1256" w:rsidP="00243F0A">
      <w:pPr>
        <w:snapToGrid/>
        <w:ind w:hanging="1260"/>
        <w:jc w:val="left"/>
      </w:pPr>
    </w:p>
    <w:p w:rsidR="004E1256" w:rsidRDefault="004E1256" w:rsidP="00197F9F">
      <w:pPr>
        <w:snapToGrid/>
        <w:ind w:firstLine="0"/>
        <w:jc w:val="left"/>
      </w:pPr>
    </w:p>
    <w:tbl>
      <w:tblPr>
        <w:tblW w:w="10773" w:type="dxa"/>
        <w:tblInd w:w="108" w:type="dxa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ayout w:type="fixed"/>
        <w:tblLook w:val="00A0"/>
      </w:tblPr>
      <w:tblGrid>
        <w:gridCol w:w="3402"/>
        <w:gridCol w:w="7371"/>
      </w:tblGrid>
      <w:tr w:rsidR="004E1256" w:rsidTr="00401952">
        <w:trPr>
          <w:trHeight w:val="13618"/>
        </w:trPr>
        <w:tc>
          <w:tcPr>
            <w:tcW w:w="3402" w:type="dxa"/>
            <w:tcBorders>
              <w:right w:val="single" w:sz="4" w:space="0" w:color="auto"/>
            </w:tcBorders>
          </w:tcPr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rStyle w:val="apple-converted-space"/>
                <w:color w:val="3B3B3B"/>
                <w:sz w:val="6"/>
                <w:szCs w:val="6"/>
              </w:rPr>
            </w:pPr>
            <w:r w:rsidRPr="00401952">
              <w:rPr>
                <w:color w:val="000000"/>
              </w:rPr>
              <w:t xml:space="preserve">  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ind w:right="-392"/>
              <w:jc w:val="center"/>
              <w:rPr>
                <w:color w:val="000000"/>
                <w:sz w:val="6"/>
                <w:szCs w:val="6"/>
              </w:rPr>
            </w:pPr>
            <w:r w:rsidRPr="00401952">
              <w:rPr>
                <w:rFonts w:ascii="Monotype Corsiva" w:hAnsi="Monotype Corsiva"/>
                <w:i/>
                <w:color w:val="3B3B3B"/>
                <w:sz w:val="44"/>
                <w:szCs w:val="44"/>
              </w:rPr>
              <w:t>С праздником,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="Monotype Corsiva" w:hAnsi="Monotype Corsiva"/>
                <w:color w:val="3B3B3B"/>
                <w:sz w:val="36"/>
                <w:szCs w:val="36"/>
              </w:rPr>
            </w:pPr>
            <w:r w:rsidRPr="00401952">
              <w:rPr>
                <w:rFonts w:ascii="Monotype Corsiva" w:hAnsi="Monotype Corsiva"/>
                <w:color w:val="3B3B3B"/>
                <w:sz w:val="36"/>
                <w:szCs w:val="36"/>
              </w:rPr>
              <w:t>дорогие женщины!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="Monotype Corsiva" w:hAnsi="Monotype Corsiva"/>
                <w:color w:val="3B3B3B"/>
                <w:sz w:val="36"/>
                <w:szCs w:val="36"/>
              </w:rPr>
            </w:pPr>
            <w:r w:rsidRPr="00401952">
              <w:rPr>
                <w:noProof/>
                <w:color w:val="3B3B3B"/>
                <w:sz w:val="10"/>
                <w:szCs w:val="10"/>
              </w:rPr>
              <w:pict>
                <v:shape id="Рисунок 23" o:spid="_x0000_i1039" type="#_x0000_t75" alt="http://im2-tub-ru.yandex.net/i?id=ef0422d2bf59c6121d0ee002f2184dbd-31-144&amp;n=21" style="width:165pt;height:162pt;visibility:visible">
                  <v:imagedata r:id="rId12" o:title=""/>
                </v:shape>
              </w:pict>
            </w:r>
          </w:p>
          <w:p w:rsidR="004E1256" w:rsidRPr="00401952" w:rsidRDefault="004E1256" w:rsidP="00401952">
            <w:pPr>
              <w:pStyle w:val="Title"/>
              <w:ind w:firstLine="0"/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</w:pP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Пусть будет этот день счастливым,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Мир станет сказочно красивым,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Цветы, подарки восхищают,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Друзья приятно удивляют!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В душе пусть праздник не кончается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И каждый миг мечта сбывается,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Пусть бесконечно радость длится,</w:t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</w:rPr>
              <w:br/>
            </w:r>
            <w:r w:rsidRPr="00401952">
              <w:rPr>
                <w:rFonts w:ascii="Monotype Corsiva" w:hAnsi="Monotype Corsiva"/>
                <w:b w:val="0"/>
                <w:sz w:val="28"/>
                <w:szCs w:val="28"/>
                <w:shd w:val="clear" w:color="auto" w:fill="FFFFFF"/>
              </w:rPr>
              <w:t>Всё,  что задумано, свершится</w:t>
            </w:r>
            <w:r w:rsidRPr="00401952">
              <w:rPr>
                <w:rFonts w:ascii="Monotype Corsiva" w:hAnsi="Monotype Corsiv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  <w:b/>
                <w:color w:val="3B3B3B"/>
              </w:rPr>
            </w:pPr>
            <w:r w:rsidRPr="00401952">
              <w:rPr>
                <w:rFonts w:ascii="Arial Narrow" w:hAnsi="Arial Narrow" w:cs="Arial"/>
                <w:b/>
                <w:color w:val="3B3B3B"/>
              </w:rPr>
              <w:t xml:space="preserve">                                     </w:t>
            </w:r>
            <w:r w:rsidRPr="00401952">
              <w:rPr>
                <w:b/>
                <w:color w:val="3B3B3B"/>
                <w:sz w:val="20"/>
                <w:szCs w:val="20"/>
              </w:rPr>
              <w:t>Редколлегия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3B3B3B"/>
                <w:sz w:val="20"/>
                <w:szCs w:val="20"/>
              </w:rPr>
            </w:pPr>
            <w:r w:rsidRPr="00401952">
              <w:rPr>
                <w:color w:val="3B3B3B"/>
                <w:sz w:val="20"/>
                <w:szCs w:val="20"/>
              </w:rPr>
              <w:t xml:space="preserve">   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3B3B3B"/>
                <w:sz w:val="20"/>
                <w:szCs w:val="20"/>
              </w:rPr>
            </w:pPr>
            <w:r w:rsidRPr="00401952">
              <w:rPr>
                <w:color w:val="3B3B3B"/>
                <w:sz w:val="20"/>
                <w:szCs w:val="20"/>
              </w:rPr>
              <w:t xml:space="preserve">    </w:t>
            </w:r>
            <w:r w:rsidRPr="00401952">
              <w:rPr>
                <w:rFonts w:ascii="Arial Narrow" w:hAnsi="Arial Narrow" w:cs="Arial"/>
                <w:b/>
                <w:color w:val="3B3B3B"/>
              </w:rPr>
              <w:t>Мероприятия к 8 Марта: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b/>
                <w:color w:val="3B3B3B"/>
                <w:sz w:val="6"/>
                <w:szCs w:val="6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3B3B3B"/>
                <w:sz w:val="20"/>
                <w:szCs w:val="20"/>
              </w:rPr>
            </w:pPr>
            <w:r w:rsidRPr="00401952">
              <w:rPr>
                <w:b/>
                <w:color w:val="3B3B3B"/>
                <w:sz w:val="22"/>
                <w:szCs w:val="22"/>
              </w:rPr>
              <w:sym w:font="Wingdings" w:char="F07B"/>
            </w:r>
            <w:r w:rsidRPr="00401952">
              <w:rPr>
                <w:b/>
                <w:color w:val="3B3B3B"/>
                <w:sz w:val="20"/>
                <w:szCs w:val="20"/>
              </w:rPr>
              <w:t xml:space="preserve"> </w:t>
            </w:r>
            <w:r w:rsidRPr="00401952">
              <w:rPr>
                <w:color w:val="3B3B3B"/>
                <w:sz w:val="20"/>
                <w:szCs w:val="20"/>
              </w:rPr>
              <w:t xml:space="preserve"> Праздник  «8 Марта в центральной районной библиотеке»  для читателей старшего возраста.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3B3B3B"/>
                <w:sz w:val="20"/>
                <w:szCs w:val="20"/>
              </w:rPr>
            </w:pPr>
            <w:r w:rsidRPr="00401952">
              <w:rPr>
                <w:b/>
                <w:color w:val="3B3B3B"/>
                <w:sz w:val="22"/>
                <w:szCs w:val="22"/>
              </w:rPr>
              <w:sym w:font="Wingdings" w:char="F07B"/>
            </w:r>
            <w:r w:rsidRPr="00401952">
              <w:rPr>
                <w:color w:val="3B3B3B"/>
                <w:sz w:val="20"/>
                <w:szCs w:val="20"/>
              </w:rPr>
              <w:t xml:space="preserve">  </w:t>
            </w:r>
            <w:r w:rsidRPr="00401952">
              <w:rPr>
                <w:bCs/>
                <w:color w:val="000000"/>
                <w:sz w:val="20"/>
                <w:szCs w:val="20"/>
              </w:rPr>
              <w:t>Литературный час « Читаем о маме»</w:t>
            </w:r>
            <w:r w:rsidRPr="00401952">
              <w:rPr>
                <w:color w:val="000000"/>
                <w:sz w:val="20"/>
                <w:szCs w:val="20"/>
              </w:rPr>
              <w:t> для детей 7-14 лет.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01952">
              <w:rPr>
                <w:color w:val="000000"/>
                <w:sz w:val="20"/>
                <w:szCs w:val="20"/>
              </w:rPr>
              <w:t>( Новодеревенская б.-ф.№10).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  <w:shd w:val="clear" w:color="auto" w:fill="FFFFFF"/>
              </w:rPr>
            </w:pPr>
            <w:r w:rsidRPr="00401952">
              <w:rPr>
                <w:b/>
                <w:color w:val="3B3B3B"/>
                <w:sz w:val="22"/>
                <w:szCs w:val="22"/>
              </w:rPr>
              <w:sym w:font="Wingdings" w:char="F07B"/>
            </w:r>
            <w:r w:rsidRPr="00401952">
              <w:rPr>
                <w:b/>
                <w:color w:val="3B3B3B"/>
                <w:sz w:val="20"/>
                <w:szCs w:val="20"/>
              </w:rPr>
              <w:t xml:space="preserve"> </w:t>
            </w:r>
            <w:r w:rsidRPr="00401952">
              <w:rPr>
                <w:color w:val="000000"/>
                <w:sz w:val="20"/>
                <w:szCs w:val="20"/>
                <w:shd w:val="clear" w:color="auto" w:fill="FFFFFF"/>
              </w:rPr>
              <w:t>Познавательно-и развлекательная программа «Наши мамы, наши бабушки!» для читателей.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  <w:shd w:val="clear" w:color="auto" w:fill="FFFFFF"/>
              </w:rPr>
            </w:pPr>
            <w:r w:rsidRPr="00401952">
              <w:rPr>
                <w:color w:val="000000"/>
                <w:sz w:val="20"/>
                <w:szCs w:val="20"/>
                <w:shd w:val="clear" w:color="auto" w:fill="FFFFFF"/>
              </w:rPr>
              <w:t>(Кировская библиотека-филиал № 4)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01952">
              <w:rPr>
                <w:b/>
                <w:color w:val="3B3B3B"/>
                <w:sz w:val="22"/>
                <w:szCs w:val="22"/>
              </w:rPr>
              <w:sym w:font="Wingdings" w:char="F07B"/>
            </w:r>
            <w:r w:rsidRPr="00401952">
              <w:rPr>
                <w:color w:val="000000"/>
                <w:sz w:val="22"/>
                <w:szCs w:val="22"/>
              </w:rPr>
              <w:t xml:space="preserve"> </w:t>
            </w:r>
            <w:r w:rsidRPr="00401952">
              <w:rPr>
                <w:color w:val="000000"/>
                <w:sz w:val="20"/>
                <w:szCs w:val="20"/>
              </w:rPr>
              <w:t xml:space="preserve"> Выставка-поздравление «Весна и женщина похожи», ретро-выставка поздравительных открыток «Весна на почтовой открытке» для всех возрастов (Ростовановская б.-ф.№18)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rPr>
                <w:color w:val="3B3B3B"/>
                <w:sz w:val="20"/>
                <w:szCs w:val="20"/>
              </w:rPr>
            </w:pPr>
            <w:r w:rsidRPr="00401952">
              <w:rPr>
                <w:color w:val="000000"/>
                <w:sz w:val="20"/>
                <w:szCs w:val="20"/>
              </w:rPr>
              <w:t xml:space="preserve">   </w:t>
            </w: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10"/>
                <w:szCs w:val="10"/>
              </w:rPr>
            </w:pPr>
          </w:p>
        </w:tc>
        <w:tc>
          <w:tcPr>
            <w:tcW w:w="7371" w:type="dxa"/>
            <w:tcBorders>
              <w:left w:val="single" w:sz="4" w:space="0" w:color="auto"/>
            </w:tcBorders>
          </w:tcPr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color w:val="3B3B3B"/>
                <w:sz w:val="10"/>
                <w:szCs w:val="10"/>
              </w:rPr>
            </w:pPr>
            <w:r w:rsidRPr="00401952">
              <w:rPr>
                <w:color w:val="3B3B3B"/>
                <w:sz w:val="10"/>
                <w:szCs w:val="10"/>
              </w:rPr>
              <w:t xml:space="preserve">        </w: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b/>
                <w:i/>
                <w:color w:val="00B050"/>
                <w:sz w:val="28"/>
                <w:szCs w:val="28"/>
              </w:rPr>
            </w:pPr>
            <w:r w:rsidRPr="00401952">
              <w:rPr>
                <w:b/>
                <w:i/>
                <w:color w:val="000000"/>
                <w:sz w:val="20"/>
                <w:szCs w:val="20"/>
              </w:rPr>
              <w:t xml:space="preserve">        </w:t>
            </w:r>
            <w:r w:rsidRPr="00401952">
              <w:rPr>
                <w:b/>
                <w:i/>
                <w:color w:val="00B050"/>
                <w:sz w:val="28"/>
                <w:szCs w:val="28"/>
              </w:rPr>
              <w:pict>
                <v:shape id="_x0000_i1040" type="#_x0000_t136" style="width:261.75pt;height:21pt" fillcolor="#e36c0a" stroked="f">
                  <v:shadow color="#868686"/>
                  <v:textpath style="font-family:&quot;Arial Black&quot;;font-size:32pt;v-text-kern:t" trim="t" fitpath="t" string="Календарь литературных дат"/>
                </v:shape>
              </w:pic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b/>
                <w:i/>
                <w:color w:val="00B050"/>
                <w:sz w:val="10"/>
                <w:szCs w:val="10"/>
              </w:rPr>
            </w:pPr>
            <w:r w:rsidRPr="00401952">
              <w:rPr>
                <w:b/>
                <w:i/>
                <w:color w:val="000000"/>
                <w:sz w:val="20"/>
                <w:szCs w:val="20"/>
              </w:rPr>
              <w:t xml:space="preserve">  </w:t>
            </w:r>
            <w:r w:rsidRPr="00401952">
              <w:rPr>
                <w:b/>
                <w:i/>
                <w:color w:val="000000"/>
                <w:sz w:val="10"/>
                <w:szCs w:val="10"/>
              </w:rPr>
              <w:t xml:space="preserve">                                                                                 </w:t>
            </w:r>
            <w:r w:rsidRPr="00401952">
              <w:rPr>
                <w:b/>
                <w:i/>
                <w:color w:val="00B050"/>
                <w:sz w:val="10"/>
                <w:szCs w:val="10"/>
              </w:rPr>
              <w:t xml:space="preserve">  </w:t>
            </w:r>
          </w:p>
          <w:p w:rsidR="004E1256" w:rsidRPr="00401952" w:rsidRDefault="004E1256" w:rsidP="00401952">
            <w:pPr>
              <w:pStyle w:val="NoSpacing"/>
              <w:ind w:firstLine="0"/>
              <w:rPr>
                <w:sz w:val="22"/>
                <w:szCs w:val="22"/>
              </w:rPr>
            </w:pPr>
            <w:r w:rsidRPr="00401952">
              <w:rPr>
                <w:b/>
                <w:sz w:val="22"/>
                <w:szCs w:val="22"/>
                <w:u w:val="single"/>
              </w:rPr>
              <w:t>1 февраля –220</w:t>
            </w:r>
            <w:r w:rsidRPr="00401952">
              <w:rPr>
                <w:b/>
                <w:u w:val="single"/>
              </w:rPr>
              <w:t xml:space="preserve"> лет со дня рождения</w:t>
            </w:r>
            <w:r w:rsidRPr="00401952">
              <w:rPr>
                <w:sz w:val="22"/>
                <w:szCs w:val="22"/>
              </w:rPr>
              <w:t xml:space="preserve"> Александра Филипповича</w:t>
            </w:r>
          </w:p>
          <w:p w:rsidR="004E1256" w:rsidRPr="00401952" w:rsidRDefault="004E1256" w:rsidP="00401952">
            <w:pPr>
              <w:pStyle w:val="NoSpacing"/>
              <w:ind w:firstLine="0"/>
              <w:rPr>
                <w:sz w:val="22"/>
                <w:szCs w:val="22"/>
              </w:rPr>
            </w:pPr>
            <w:r w:rsidRPr="00401952">
              <w:rPr>
                <w:sz w:val="22"/>
                <w:szCs w:val="22"/>
              </w:rPr>
              <w:t>Смирдина, русского издателя, библиографа, книготорговца.</w:t>
            </w:r>
          </w:p>
          <w:p w:rsidR="004E1256" w:rsidRPr="00401952" w:rsidRDefault="004E1256" w:rsidP="00401952">
            <w:pPr>
              <w:pStyle w:val="NoSpacing"/>
              <w:ind w:firstLine="0"/>
              <w:rPr>
                <w:b/>
                <w:i/>
                <w:sz w:val="6"/>
                <w:szCs w:val="6"/>
                <w:u w:val="single"/>
              </w:rPr>
            </w:pPr>
          </w:p>
          <w:p w:rsidR="004E1256" w:rsidRPr="00401952" w:rsidRDefault="004E1256" w:rsidP="00401952">
            <w:pPr>
              <w:pStyle w:val="NoSpacing"/>
              <w:ind w:firstLine="0"/>
              <w:rPr>
                <w:b/>
                <w:i/>
                <w:sz w:val="6"/>
                <w:szCs w:val="6"/>
                <w:u w:val="single"/>
              </w:rPr>
            </w:pPr>
          </w:p>
          <w:p w:rsidR="004E1256" w:rsidRPr="00401952" w:rsidRDefault="004E1256" w:rsidP="00401952">
            <w:pPr>
              <w:pStyle w:val="NoSpacing"/>
              <w:ind w:firstLine="0"/>
              <w:rPr>
                <w:sz w:val="22"/>
                <w:szCs w:val="22"/>
              </w:rPr>
            </w:pPr>
            <w:r w:rsidRPr="00401952">
              <w:rPr>
                <w:b/>
                <w:sz w:val="22"/>
                <w:szCs w:val="22"/>
                <w:u w:val="single"/>
              </w:rPr>
              <w:t>21 февраля  – Международный день родного языка</w:t>
            </w:r>
            <w:r>
              <w:t xml:space="preserve"> </w:t>
            </w:r>
            <w:r w:rsidRPr="00401952">
              <w:rPr>
                <w:color w:val="000000"/>
                <w:sz w:val="22"/>
                <w:szCs w:val="22"/>
              </w:rPr>
              <w:t xml:space="preserve">(отмечается по решению ЮНЕСКО с  </w:t>
            </w:r>
            <w:smartTag w:uri="urn:schemas-microsoft-com:office:smarttags" w:element="metricconverter">
              <w:smartTagPr>
                <w:attr w:name="ProductID" w:val="2000 г"/>
              </w:smartTagPr>
              <w:r w:rsidRPr="00401952">
                <w:rPr>
                  <w:color w:val="000000"/>
                  <w:sz w:val="22"/>
                  <w:szCs w:val="22"/>
                </w:rPr>
                <w:t>2000 г</w:t>
              </w:r>
            </w:smartTag>
            <w:r w:rsidRPr="00401952">
              <w:rPr>
                <w:color w:val="000000"/>
                <w:sz w:val="22"/>
                <w:szCs w:val="22"/>
              </w:rPr>
              <w:t>.</w:t>
            </w:r>
          </w:p>
          <w:p w:rsidR="004E1256" w:rsidRPr="00401952" w:rsidRDefault="004E1256" w:rsidP="00401952">
            <w:pPr>
              <w:pStyle w:val="NoSpacing"/>
              <w:ind w:firstLine="0"/>
              <w:rPr>
                <w:b/>
                <w:i/>
                <w:color w:val="000000"/>
                <w:sz w:val="6"/>
                <w:szCs w:val="6"/>
                <w:u w:val="single"/>
              </w:rPr>
            </w:pPr>
          </w:p>
          <w:p w:rsidR="004E1256" w:rsidRPr="00401952" w:rsidRDefault="004E1256" w:rsidP="00401952">
            <w:pPr>
              <w:pStyle w:val="NoSpacing"/>
              <w:ind w:firstLine="0"/>
              <w:rPr>
                <w:b/>
                <w:i/>
                <w:color w:val="000000"/>
                <w:sz w:val="6"/>
                <w:szCs w:val="6"/>
                <w:u w:val="single"/>
              </w:rPr>
            </w:pPr>
          </w:p>
          <w:p w:rsidR="004E1256" w:rsidRPr="00401952" w:rsidRDefault="004E1256" w:rsidP="00401952">
            <w:pPr>
              <w:pStyle w:val="NoSpacing"/>
              <w:ind w:firstLine="0"/>
              <w:rPr>
                <w:b/>
                <w:sz w:val="22"/>
                <w:szCs w:val="22"/>
                <w:u w:val="single"/>
              </w:rPr>
            </w:pPr>
            <w:r w:rsidRPr="00401952">
              <w:rPr>
                <w:b/>
                <w:color w:val="000000"/>
                <w:u w:val="single"/>
              </w:rPr>
              <w:t>3 марта – Всемирный день писателя</w:t>
            </w:r>
          </w:p>
          <w:p w:rsidR="004E1256" w:rsidRPr="00401952" w:rsidRDefault="004E1256" w:rsidP="00401952">
            <w:pPr>
              <w:pStyle w:val="NoSpacing"/>
              <w:ind w:firstLine="0"/>
              <w:rPr>
                <w:color w:val="000000"/>
                <w:sz w:val="22"/>
                <w:szCs w:val="22"/>
              </w:rPr>
            </w:pPr>
            <w:r w:rsidRPr="00401952">
              <w:rPr>
                <w:color w:val="000000"/>
                <w:sz w:val="22"/>
                <w:szCs w:val="22"/>
              </w:rPr>
              <w:t xml:space="preserve">    Отмечается во всех странах по решению  48-го конгресса Международного Пен-клуба с 1986 года. </w:t>
            </w:r>
            <w:r w:rsidRPr="00401952">
              <w:rPr>
                <w:sz w:val="22"/>
                <w:szCs w:val="22"/>
                <w:shd w:val="clear" w:color="auto" w:fill="FFFFFF"/>
              </w:rPr>
              <w:t xml:space="preserve">Это отличный повод высказать свою благодарность   тем людям, чьи произведения заставляют нас задумываться о жизни, открывают нам что-то новое в себе и окружающих, уносят нас на другие континенты и в другие миры или просто дарят несколько часов отдыха и смеха, когда нам это необходимо.                             </w:t>
            </w:r>
          </w:p>
          <w:p w:rsidR="004E1256" w:rsidRPr="00401952" w:rsidRDefault="004E1256" w:rsidP="00401952">
            <w:pPr>
              <w:pStyle w:val="Heading1"/>
              <w:spacing w:after="0"/>
              <w:jc w:val="both"/>
              <w:rPr>
                <w:b/>
                <w:color w:val="000000"/>
                <w:sz w:val="22"/>
                <w:szCs w:val="22"/>
                <w:u w:val="single"/>
              </w:rPr>
            </w:pPr>
            <w:r w:rsidRPr="00401952">
              <w:rPr>
                <w:b/>
                <w:color w:val="000000"/>
                <w:sz w:val="22"/>
                <w:szCs w:val="22"/>
                <w:u w:val="single"/>
              </w:rPr>
              <w:t>4 марта - Всемирный День чтения вслух</w: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b/>
                <w:i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b/>
                <w:i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left="34" w:firstLine="142"/>
              <w:jc w:val="both"/>
              <w:rPr>
                <w:color w:val="000000"/>
                <w:sz w:val="2"/>
                <w:szCs w:val="2"/>
              </w:rPr>
            </w:pPr>
            <w:r>
              <w:rPr>
                <w:noProof/>
              </w:rPr>
              <w:pict>
                <v:shape id="Рисунок 1" o:spid="_x0000_s1038" type="#_x0000_t75" style="position:absolute;left:0;text-align:left;margin-left:308.95pt;margin-top:-193.2pt;width:48pt;height:48pt;z-index:-251652096;visibility:visible" wrapcoords="-338 0 -338 21262 21600 21262 21600 0 -338 0">
                  <v:imagedata r:id="rId13" o:title=""/>
                  <w10:wrap type="tight"/>
                </v:shape>
              </w:pict>
            </w:r>
            <w:r>
              <w:rPr>
                <w:noProof/>
              </w:rPr>
              <w:pict>
                <v:shape id="Рисунок 25" o:spid="_x0000_s1039" type="#_x0000_t75" alt="http://libkmrsk.ru/images/vsemirni_den_chteniya/P1020657.JPG" style="position:absolute;left:0;text-align:left;margin-left:215pt;margin-top:-9.9pt;width:141.65pt;height:117.75pt;z-index:-251656192;visibility:visible" wrapcoords="-114 0 -114 21462 21600 21462 21600 0 -114 0">
                  <v:imagedata r:id="rId14" o:title=""/>
                  <w10:wrap type="tight"/>
                </v:shape>
              </w:pict>
            </w:r>
            <w:r w:rsidRPr="00401952">
              <w:rPr>
                <w:color w:val="000000"/>
                <w:sz w:val="22"/>
                <w:szCs w:val="22"/>
              </w:rPr>
              <w:t xml:space="preserve">Каждый год в первую среду марта по инициативе книготорговой кампании LitWorld проводится Всемирный день чтения вслух, цель которого – показать чтение как возможность передачи своих эмоций другому человеку вместе со звучащим словом. Инициатором проведения </w:t>
            </w:r>
            <w:r w:rsidRPr="00401952">
              <w:rPr>
                <w:b/>
                <w:bCs/>
                <w:color w:val="000000"/>
                <w:sz w:val="22"/>
                <w:szCs w:val="22"/>
              </w:rPr>
              <w:t>акции «Читаю Я и весь Край»</w:t>
            </w:r>
            <w:r w:rsidRPr="00401952">
              <w:rPr>
                <w:color w:val="000000"/>
                <w:sz w:val="22"/>
                <w:szCs w:val="22"/>
              </w:rPr>
              <w:t> </w:t>
            </w:r>
            <w:r w:rsidRPr="00401952">
              <w:rPr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401952">
              <w:rPr>
                <w:color w:val="000000"/>
                <w:sz w:val="22"/>
                <w:szCs w:val="22"/>
              </w:rPr>
              <w:t>выступила Ставропольская краевая детская библиотека им. А. Екимцева. Она предложила для чтения вслух поэму А.Т. Твардовского «Василий Тёркин». Участие в акции приняли члены Совета ветеранов Великой Отечественной войны  и труда, работники культуры, образования, торговли и многие другие…Акция прошла в 18-ти библиотеках района.</w:t>
            </w:r>
          </w:p>
          <w:p w:rsidR="004E1256" w:rsidRPr="00401952" w:rsidRDefault="004E1256" w:rsidP="00401952">
            <w:pPr>
              <w:pStyle w:val="Heading1"/>
              <w:spacing w:after="0"/>
              <w:ind w:left="34" w:firstLine="142"/>
              <w:jc w:val="both"/>
              <w:rPr>
                <w:color w:val="000000"/>
                <w:sz w:val="2"/>
                <w:szCs w:val="2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left="34" w:firstLine="142"/>
              <w:jc w:val="both"/>
              <w:rPr>
                <w:color w:val="000000"/>
                <w:sz w:val="2"/>
                <w:szCs w:val="2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jc w:val="both"/>
              <w:rPr>
                <w:color w:val="000000"/>
                <w:sz w:val="22"/>
                <w:szCs w:val="22"/>
                <w:u w:val="single"/>
              </w:rPr>
            </w:pPr>
            <w:r w:rsidRPr="00401952">
              <w:rPr>
                <w:b/>
                <w:color w:val="000000"/>
                <w:sz w:val="22"/>
                <w:szCs w:val="22"/>
                <w:u w:val="single"/>
              </w:rPr>
              <w:t>14 марта – День православной книги.</w:t>
            </w:r>
            <w:r w:rsidRPr="00401952">
              <w:rPr>
                <w:color w:val="000000"/>
                <w:sz w:val="22"/>
                <w:szCs w:val="22"/>
                <w:u w:val="single"/>
              </w:rPr>
              <w:t xml:space="preserve"> </w:t>
            </w: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000000"/>
                <w:sz w:val="2"/>
                <w:szCs w:val="2"/>
              </w:rPr>
            </w:pPr>
            <w:r w:rsidRPr="00401952">
              <w:rPr>
                <w:color w:val="000000"/>
                <w:sz w:val="22"/>
                <w:szCs w:val="22"/>
              </w:rPr>
              <w:t xml:space="preserve">    </w:t>
            </w: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000000"/>
                <w:sz w:val="2"/>
                <w:szCs w:val="2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000000"/>
                <w:sz w:val="2"/>
                <w:szCs w:val="2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000000"/>
                <w:sz w:val="2"/>
                <w:szCs w:val="2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000000"/>
                <w:sz w:val="2"/>
                <w:szCs w:val="2"/>
              </w:rPr>
            </w:pPr>
            <w:r w:rsidRPr="00401952">
              <w:rPr>
                <w:color w:val="000000"/>
                <w:sz w:val="2"/>
                <w:szCs w:val="2"/>
              </w:rPr>
              <w:t xml:space="preserve">      </w:t>
            </w:r>
            <w:r w:rsidRPr="00401952">
              <w:rPr>
                <w:color w:val="000000"/>
                <w:sz w:val="22"/>
                <w:szCs w:val="22"/>
              </w:rPr>
              <w:t xml:space="preserve">Отмечается в  России  православными христианами с 2010 года.  Праздник был установлен 25 декабря </w:t>
            </w:r>
            <w:smartTag w:uri="urn:schemas-microsoft-com:office:smarttags" w:element="metricconverter">
              <w:smartTagPr>
                <w:attr w:name="ProductID" w:val="2009 г"/>
              </w:smartTagPr>
              <w:r w:rsidRPr="00401952">
                <w:rPr>
                  <w:color w:val="000000"/>
                  <w:sz w:val="22"/>
                  <w:szCs w:val="22"/>
                </w:rPr>
                <w:t>2009 г</w:t>
              </w:r>
            </w:smartTag>
            <w:r w:rsidRPr="00401952">
              <w:rPr>
                <w:color w:val="000000"/>
                <w:sz w:val="22"/>
                <w:szCs w:val="22"/>
              </w:rPr>
              <w:t xml:space="preserve">. решением Священного Синода Русской Православной Церкви с целью привлечения общественного внимания и издательского интереса к популяризации духовно-нравственной литературы, направленной на воспитание подрастающих поколений в духе истинных христианских ценностей. Дата праздника  выбрана не случайно: именно в этот день в 1564 г. в нашей стране увидела свет первая печатная книга «Апостол», а имя первопечатника диакона Ивана Федорова хорошо известно многим со школьной скамьи. </w:t>
            </w: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2"/>
                <w:szCs w:val="22"/>
                <w:u w:val="single"/>
              </w:rPr>
            </w:pPr>
            <w:r w:rsidRPr="00401952">
              <w:rPr>
                <w:b/>
                <w:color w:val="000000"/>
                <w:sz w:val="22"/>
                <w:szCs w:val="22"/>
                <w:u w:val="single"/>
              </w:rPr>
              <w:t>21 марта – Всемирный день поэзии</w:t>
            </w: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b/>
                <w:color w:val="000000"/>
                <w:sz w:val="2"/>
                <w:szCs w:val="2"/>
                <w:u w:val="single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firstLine="34"/>
              <w:jc w:val="both"/>
              <w:rPr>
                <w:color w:val="3B3B3B"/>
                <w:sz w:val="22"/>
                <w:szCs w:val="22"/>
              </w:rPr>
            </w:pPr>
            <w:r w:rsidRPr="00401952">
              <w:rPr>
                <w:color w:val="000000"/>
                <w:sz w:val="22"/>
                <w:szCs w:val="22"/>
                <w:shd w:val="clear" w:color="auto" w:fill="FFFFFF"/>
              </w:rPr>
              <w:t>Всемирный день поэзии отмечается ежегодно.  Поэзия – это одно из самых гениальных достижений человечества. Изливать свои чувства в стихотворной форме, запечатлевать в рифме свое мироощущение, мечтать о будущем и вспоминать прошлое, одновременно обращаясь к миллионам и оставаясь при этом наедине с собой, - на это способна только поэзия, величайшее из искусств, созданных человеком.</w:t>
            </w:r>
            <w:r w:rsidRPr="00401952">
              <w:rPr>
                <w:rFonts w:ascii="Tahoma" w:hAnsi="Tahoma" w:cs="Tahoma"/>
                <w:color w:val="000000"/>
              </w:rPr>
              <w:t xml:space="preserve"> </w:t>
            </w:r>
            <w:r w:rsidRPr="00401952">
              <w:rPr>
                <w:color w:val="000000"/>
                <w:sz w:val="22"/>
                <w:szCs w:val="22"/>
                <w:shd w:val="clear" w:color="auto" w:fill="FFFFFF"/>
              </w:rPr>
              <w:t>В этот день принято устраивать вечера в литературных клубах, встречи с читателями, на которые приходят как маститые, так и начинающие поэты. Торжественно отмечают праздник не только поэты и их читатели, но и филологические факультеты высших учебных заведений, многие школы, издательства литературных журналов, альманахов и газет.</w:t>
            </w:r>
          </w:p>
          <w:p w:rsidR="004E1256" w:rsidRPr="00401952" w:rsidRDefault="004E1256" w:rsidP="00401952">
            <w:pPr>
              <w:pStyle w:val="author"/>
              <w:shd w:val="clear" w:color="auto" w:fill="FFFFFF"/>
              <w:spacing w:before="0" w:beforeAutospacing="0" w:after="0" w:afterAutospacing="0" w:line="285" w:lineRule="atLeast"/>
              <w:textAlignment w:val="baseline"/>
              <w:rPr>
                <w:rFonts w:ascii="Tahoma" w:hAnsi="Tahoma" w:cs="Tahoma"/>
                <w:color w:val="555555"/>
                <w:sz w:val="17"/>
                <w:szCs w:val="17"/>
              </w:rPr>
            </w:pPr>
            <w:r w:rsidRPr="00401952">
              <w:rPr>
                <w:rFonts w:ascii="Tahoma" w:hAnsi="Tahoma" w:cs="Tahoma"/>
                <w:color w:val="555555"/>
                <w:sz w:val="17"/>
                <w:szCs w:val="17"/>
                <w:bdr w:val="none" w:sz="0" w:space="0" w:color="auto" w:frame="1"/>
              </w:rPr>
              <w:br/>
              <w:t xml:space="preserve"> </w:t>
            </w:r>
          </w:p>
          <w:p w:rsidR="004E1256" w:rsidRPr="00401952" w:rsidRDefault="004E1256" w:rsidP="00401952">
            <w:pPr>
              <w:shd w:val="clear" w:color="auto" w:fill="FFFFFF"/>
              <w:snapToGrid/>
              <w:spacing w:before="100" w:beforeAutospacing="1" w:after="100" w:afterAutospacing="1"/>
              <w:ind w:firstLine="0"/>
              <w:jc w:val="left"/>
              <w:rPr>
                <w:b/>
                <w:color w:val="000000"/>
                <w:sz w:val="22"/>
                <w:szCs w:val="22"/>
                <w:u w:val="single"/>
              </w:rPr>
            </w:pPr>
          </w:p>
          <w:p w:rsidR="004E1256" w:rsidRPr="00401952" w:rsidRDefault="004E1256" w:rsidP="00401952">
            <w:pPr>
              <w:snapToGrid/>
              <w:spacing w:after="200" w:line="276" w:lineRule="auto"/>
              <w:ind w:left="-533" w:firstLine="533"/>
              <w:jc w:val="left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snapToGrid/>
              <w:spacing w:after="200" w:line="276" w:lineRule="auto"/>
              <w:ind w:left="-533" w:firstLine="533"/>
              <w:jc w:val="left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snapToGrid/>
              <w:spacing w:after="200" w:line="276" w:lineRule="auto"/>
              <w:ind w:left="-533" w:firstLine="533"/>
              <w:jc w:val="left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snapToGrid/>
              <w:spacing w:after="200" w:line="276" w:lineRule="auto"/>
              <w:ind w:left="-533" w:firstLine="533"/>
              <w:jc w:val="left"/>
              <w:rPr>
                <w:color w:val="3B3B3B"/>
                <w:sz w:val="10"/>
                <w:szCs w:val="10"/>
              </w:rPr>
            </w:pPr>
          </w:p>
          <w:p w:rsidR="004E1256" w:rsidRPr="00401952" w:rsidRDefault="004E1256" w:rsidP="00401952">
            <w:pPr>
              <w:pStyle w:val="NormalWeb"/>
              <w:shd w:val="clear" w:color="auto" w:fill="FFFFFF"/>
              <w:spacing w:line="288" w:lineRule="atLeast"/>
              <w:ind w:left="-533" w:firstLine="533"/>
              <w:jc w:val="both"/>
              <w:rPr>
                <w:rFonts w:ascii="Arial" w:hAnsi="Arial" w:cs="Arial"/>
                <w:color w:val="666666"/>
                <w:sz w:val="18"/>
                <w:szCs w:val="18"/>
              </w:rPr>
            </w:pPr>
            <w:r w:rsidRPr="00401952">
              <w:rPr>
                <w:rFonts w:ascii="Arial" w:hAnsi="Arial" w:cs="Arial"/>
                <w:color w:val="666666"/>
                <w:sz w:val="18"/>
                <w:szCs w:val="18"/>
              </w:rPr>
              <w:t xml:space="preserve"> </w: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rPr>
                <w:color w:val="000000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color w:val="000000"/>
              </w:rPr>
            </w:pPr>
            <w:r w:rsidRPr="00401952">
              <w:rPr>
                <w:color w:val="000000"/>
              </w:rPr>
              <w:t xml:space="preserve">                                                                          </w: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b/>
                <w:color w:val="000000"/>
                <w:sz w:val="6"/>
                <w:szCs w:val="6"/>
              </w:rPr>
            </w:pP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  <w:r w:rsidRPr="00401952">
              <w:rPr>
                <w:b/>
                <w:color w:val="000000"/>
                <w:sz w:val="24"/>
                <w:szCs w:val="24"/>
              </w:rPr>
              <w:t xml:space="preserve">  </w:t>
            </w:r>
          </w:p>
          <w:p w:rsidR="004E1256" w:rsidRPr="00401952" w:rsidRDefault="004E1256" w:rsidP="00401952">
            <w:pPr>
              <w:pStyle w:val="Heading1"/>
              <w:spacing w:after="0"/>
              <w:ind w:left="-533" w:firstLine="533"/>
              <w:jc w:val="both"/>
              <w:rPr>
                <w:color w:val="3B3B3B"/>
                <w:sz w:val="10"/>
                <w:szCs w:val="10"/>
              </w:rPr>
            </w:pPr>
            <w:r w:rsidRPr="00401952">
              <w:rPr>
                <w:sz w:val="20"/>
                <w:szCs w:val="20"/>
                <w:shd w:val="clear" w:color="auto" w:fill="FFFFFF"/>
              </w:rPr>
              <w:t xml:space="preserve">  </w:t>
            </w:r>
          </w:p>
        </w:tc>
      </w:tr>
    </w:tbl>
    <w:p w:rsidR="004E1256" w:rsidRPr="00610379" w:rsidRDefault="004E1256" w:rsidP="00197F9F">
      <w:pPr>
        <w:snapToGrid/>
        <w:ind w:firstLine="0"/>
        <w:jc w:val="left"/>
        <w:rPr>
          <w:sz w:val="6"/>
          <w:szCs w:val="6"/>
        </w:rPr>
      </w:pPr>
    </w:p>
    <w:p w:rsidR="004E1256" w:rsidRPr="00610379" w:rsidRDefault="004E1256" w:rsidP="00197F9F">
      <w:pPr>
        <w:snapToGrid/>
        <w:ind w:firstLine="0"/>
        <w:jc w:val="left"/>
        <w:rPr>
          <w:sz w:val="6"/>
          <w:szCs w:val="6"/>
        </w:rPr>
      </w:pPr>
    </w:p>
    <w:p w:rsidR="004E1256" w:rsidRPr="00AF275C" w:rsidRDefault="004E1256" w:rsidP="00243F0A">
      <w:pPr>
        <w:snapToGrid/>
        <w:ind w:firstLine="0"/>
        <w:jc w:val="left"/>
      </w:pPr>
    </w:p>
    <w:p w:rsidR="004E1256" w:rsidRPr="00AF275C" w:rsidRDefault="004E1256" w:rsidP="00243F0A">
      <w:pPr>
        <w:snapToGrid/>
        <w:ind w:firstLine="0"/>
        <w:jc w:val="left"/>
      </w:pPr>
    </w:p>
    <w:p w:rsidR="004E1256" w:rsidRPr="00AF275C" w:rsidRDefault="004E1256" w:rsidP="00371F27">
      <w:pPr>
        <w:snapToGrid/>
        <w:ind w:firstLine="0"/>
        <w:jc w:val="left"/>
      </w:pPr>
    </w:p>
    <w:p w:rsidR="004E1256" w:rsidRPr="00AF275C" w:rsidRDefault="004E1256" w:rsidP="00371F27">
      <w:pPr>
        <w:snapToGrid/>
        <w:ind w:firstLine="0"/>
        <w:jc w:val="left"/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Default="004E1256" w:rsidP="00371F27">
      <w:pPr>
        <w:snapToGrid/>
        <w:ind w:firstLine="0"/>
        <w:jc w:val="left"/>
        <w:rPr>
          <w:sz w:val="16"/>
          <w:szCs w:val="16"/>
        </w:rPr>
      </w:pPr>
    </w:p>
    <w:p w:rsidR="004E1256" w:rsidRPr="003F1DA0" w:rsidRDefault="004E1256" w:rsidP="00371F27">
      <w:pPr>
        <w:snapToGrid/>
        <w:ind w:firstLine="0"/>
        <w:jc w:val="left"/>
        <w:rPr>
          <w:sz w:val="14"/>
          <w:szCs w:val="14"/>
        </w:rPr>
      </w:pPr>
      <w:r>
        <w:rPr>
          <w:sz w:val="22"/>
          <w:szCs w:val="22"/>
        </w:rPr>
        <w:t xml:space="preserve"> </w:t>
      </w:r>
    </w:p>
    <w:p w:rsidR="004E1256" w:rsidRDefault="004E1256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sectPr w:rsidR="004E1256" w:rsidSect="00675FD8">
      <w:type w:val="continuous"/>
      <w:pgSz w:w="23814" w:h="16840" w:orient="landscape" w:code="8"/>
      <w:pgMar w:top="180" w:right="594" w:bottom="709" w:left="540" w:header="709" w:footer="709" w:gutter="0"/>
      <w:cols w:num="2" w:space="708" w:equalWidth="0">
        <w:col w:w="10868" w:space="938"/>
        <w:col w:w="10874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1256" w:rsidRDefault="004E1256" w:rsidP="0099729F">
      <w:r>
        <w:separator/>
      </w:r>
    </w:p>
  </w:endnote>
  <w:endnote w:type="continuationSeparator" w:id="1">
    <w:p w:rsidR="004E1256" w:rsidRDefault="004E1256" w:rsidP="009972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1256" w:rsidRDefault="004E1256" w:rsidP="0099729F">
      <w:r>
        <w:separator/>
      </w:r>
    </w:p>
  </w:footnote>
  <w:footnote w:type="continuationSeparator" w:id="1">
    <w:p w:rsidR="004E1256" w:rsidRDefault="004E1256" w:rsidP="009972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8pt" o:bullet="t">
        <v:imagedata r:id="rId1" o:title=""/>
      </v:shape>
    </w:pict>
  </w:numPicBullet>
  <w:numPicBullet w:numPicBulletId="1">
    <w:pict>
      <v:shape id="_x0000_i1026" type="#_x0000_t75" style="width:3in;height:3in" o:bullet="t">
        <v:imagedata r:id="rId2" o:title=""/>
      </v:shape>
    </w:pict>
  </w:numPicBullet>
  <w:abstractNum w:abstractNumId="0">
    <w:nsid w:val="0B334274"/>
    <w:multiLevelType w:val="hybridMultilevel"/>
    <w:tmpl w:val="528C57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12EC22CA"/>
    <w:multiLevelType w:val="hybridMultilevel"/>
    <w:tmpl w:val="3AD422CC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8187708"/>
    <w:multiLevelType w:val="hybridMultilevel"/>
    <w:tmpl w:val="3E164EC2"/>
    <w:lvl w:ilvl="0" w:tplc="F2B0F7AC">
      <w:start w:val="5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18A51D49"/>
    <w:multiLevelType w:val="hybridMultilevel"/>
    <w:tmpl w:val="765AC0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8A82B85"/>
    <w:multiLevelType w:val="hybridMultilevel"/>
    <w:tmpl w:val="2656010C"/>
    <w:lvl w:ilvl="0" w:tplc="5E2AD16E">
      <w:numFmt w:val="bullet"/>
      <w:lvlText w:val=""/>
      <w:lvlJc w:val="left"/>
      <w:pPr>
        <w:ind w:left="117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>
    <w:nsid w:val="1B636722"/>
    <w:multiLevelType w:val="hybridMultilevel"/>
    <w:tmpl w:val="9DFC5D8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4D1462"/>
    <w:multiLevelType w:val="hybridMultilevel"/>
    <w:tmpl w:val="28AE1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2F2622A"/>
    <w:multiLevelType w:val="hybridMultilevel"/>
    <w:tmpl w:val="88220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465ADF"/>
    <w:multiLevelType w:val="hybridMultilevel"/>
    <w:tmpl w:val="9086E6BC"/>
    <w:lvl w:ilvl="0" w:tplc="4984D234">
      <w:start w:val="10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75943F3"/>
    <w:multiLevelType w:val="hybridMultilevel"/>
    <w:tmpl w:val="54FE15DC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7AC3363"/>
    <w:multiLevelType w:val="hybridMultilevel"/>
    <w:tmpl w:val="A72846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2B1319"/>
    <w:multiLevelType w:val="hybridMultilevel"/>
    <w:tmpl w:val="C8DE64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2DE2007A"/>
    <w:multiLevelType w:val="hybridMultilevel"/>
    <w:tmpl w:val="E6C244FA"/>
    <w:lvl w:ilvl="0" w:tplc="C0DA07B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F14B5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04A8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CE6CD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84D03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C2DDD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88CE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38825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65E95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>
    <w:nsid w:val="2F213878"/>
    <w:multiLevelType w:val="hybridMultilevel"/>
    <w:tmpl w:val="5E52F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2DF200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2FE2229B"/>
    <w:multiLevelType w:val="hybridMultilevel"/>
    <w:tmpl w:val="8DD46F3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2354E6"/>
    <w:multiLevelType w:val="hybridMultilevel"/>
    <w:tmpl w:val="EEC0BFF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39C90465"/>
    <w:multiLevelType w:val="hybridMultilevel"/>
    <w:tmpl w:val="18061A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>
    <w:nsid w:val="3A260E33"/>
    <w:multiLevelType w:val="hybridMultilevel"/>
    <w:tmpl w:val="120A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3B445096"/>
    <w:multiLevelType w:val="hybridMultilevel"/>
    <w:tmpl w:val="CE7E6AA6"/>
    <w:lvl w:ilvl="0" w:tplc="15A6C30A"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9">
    <w:nsid w:val="45702FE3"/>
    <w:multiLevelType w:val="hybridMultilevel"/>
    <w:tmpl w:val="86E463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460E47C9"/>
    <w:multiLevelType w:val="hybridMultilevel"/>
    <w:tmpl w:val="366E9AC0"/>
    <w:lvl w:ilvl="0" w:tplc="5880A55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3684E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4AC1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1A2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116E6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28E4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A8A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0088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95882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49FE4920"/>
    <w:multiLevelType w:val="hybridMultilevel"/>
    <w:tmpl w:val="9626938E"/>
    <w:lvl w:ilvl="0" w:tplc="509AA76E">
      <w:start w:val="8"/>
      <w:numFmt w:val="bullet"/>
      <w:lvlText w:val=""/>
      <w:lvlJc w:val="left"/>
      <w:pPr>
        <w:ind w:left="13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2">
    <w:nsid w:val="4B3D2B0B"/>
    <w:multiLevelType w:val="hybridMultilevel"/>
    <w:tmpl w:val="60C6292E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BB8283F"/>
    <w:multiLevelType w:val="hybridMultilevel"/>
    <w:tmpl w:val="4920DDE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AD62E8"/>
    <w:multiLevelType w:val="hybridMultilevel"/>
    <w:tmpl w:val="8CF28E2A"/>
    <w:lvl w:ilvl="0" w:tplc="0F2C5434">
      <w:start w:val="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6F66BCA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A4798B"/>
    <w:multiLevelType w:val="hybridMultilevel"/>
    <w:tmpl w:val="F886AF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2BA693D"/>
    <w:multiLevelType w:val="hybridMultilevel"/>
    <w:tmpl w:val="4F7465B8"/>
    <w:lvl w:ilvl="0" w:tplc="B67C2A9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08C5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2D2E3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94E0F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626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41479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EE3C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6CA88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7E852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>
    <w:nsid w:val="55457F93"/>
    <w:multiLevelType w:val="hybridMultilevel"/>
    <w:tmpl w:val="1E341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6B22861"/>
    <w:multiLevelType w:val="hybridMultilevel"/>
    <w:tmpl w:val="4D74A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>
    <w:nsid w:val="573C73FD"/>
    <w:multiLevelType w:val="hybridMultilevel"/>
    <w:tmpl w:val="25CA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84814A8"/>
    <w:multiLevelType w:val="hybridMultilevel"/>
    <w:tmpl w:val="3766BD9C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5B3F4F96"/>
    <w:multiLevelType w:val="hybridMultilevel"/>
    <w:tmpl w:val="253E38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F324929"/>
    <w:multiLevelType w:val="hybridMultilevel"/>
    <w:tmpl w:val="B1047A4A"/>
    <w:lvl w:ilvl="0" w:tplc="028AD2A6">
      <w:start w:val="8"/>
      <w:numFmt w:val="bullet"/>
      <w:lvlText w:val=""/>
      <w:lvlJc w:val="left"/>
      <w:pPr>
        <w:ind w:left="885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33">
    <w:nsid w:val="5F6F6659"/>
    <w:multiLevelType w:val="hybridMultilevel"/>
    <w:tmpl w:val="58B2FC76"/>
    <w:lvl w:ilvl="0" w:tplc="0419000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7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9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8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80" w:hanging="360"/>
      </w:pPr>
      <w:rPr>
        <w:rFonts w:ascii="Wingdings" w:hAnsi="Wingdings" w:hint="default"/>
      </w:rPr>
    </w:lvl>
  </w:abstractNum>
  <w:abstractNum w:abstractNumId="34">
    <w:nsid w:val="61D73FDA"/>
    <w:multiLevelType w:val="hybridMultilevel"/>
    <w:tmpl w:val="DDCEEB16"/>
    <w:lvl w:ilvl="0" w:tplc="8C0AEE70">
      <w:start w:val="4"/>
      <w:numFmt w:val="decimal"/>
      <w:lvlText w:val="%1."/>
      <w:lvlJc w:val="left"/>
      <w:pPr>
        <w:tabs>
          <w:tab w:val="num" w:pos="525"/>
        </w:tabs>
        <w:ind w:left="52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45"/>
        </w:tabs>
        <w:ind w:left="124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65"/>
        </w:tabs>
        <w:ind w:left="196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85"/>
        </w:tabs>
        <w:ind w:left="268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05"/>
        </w:tabs>
        <w:ind w:left="340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25"/>
        </w:tabs>
        <w:ind w:left="412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45"/>
        </w:tabs>
        <w:ind w:left="484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65"/>
        </w:tabs>
        <w:ind w:left="556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85"/>
        </w:tabs>
        <w:ind w:left="6285" w:hanging="180"/>
      </w:pPr>
      <w:rPr>
        <w:rFonts w:cs="Times New Roman"/>
      </w:rPr>
    </w:lvl>
  </w:abstractNum>
  <w:abstractNum w:abstractNumId="35">
    <w:nsid w:val="6BF262F3"/>
    <w:multiLevelType w:val="hybridMultilevel"/>
    <w:tmpl w:val="E9FC16AC"/>
    <w:lvl w:ilvl="0" w:tplc="345ACE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6">
    <w:nsid w:val="71F51DC7"/>
    <w:multiLevelType w:val="hybridMultilevel"/>
    <w:tmpl w:val="BF0E2B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750E6270"/>
    <w:multiLevelType w:val="hybridMultilevel"/>
    <w:tmpl w:val="627C9DDC"/>
    <w:lvl w:ilvl="0" w:tplc="43466948">
      <w:start w:val="8"/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8">
    <w:nsid w:val="780A6A12"/>
    <w:multiLevelType w:val="hybridMultilevel"/>
    <w:tmpl w:val="79C2644E"/>
    <w:lvl w:ilvl="0" w:tplc="585A0768">
      <w:start w:val="1"/>
      <w:numFmt w:val="decimal"/>
      <w:lvlText w:val="%1"/>
      <w:lvlJc w:val="left"/>
      <w:pPr>
        <w:tabs>
          <w:tab w:val="num" w:pos="855"/>
        </w:tabs>
        <w:ind w:left="855" w:hanging="495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7"/>
  </w:num>
  <w:num w:numId="2">
    <w:abstractNumId w:val="24"/>
  </w:num>
  <w:num w:numId="3">
    <w:abstractNumId w:val="1"/>
  </w:num>
  <w:num w:numId="4">
    <w:abstractNumId w:val="30"/>
  </w:num>
  <w:num w:numId="5">
    <w:abstractNumId w:val="22"/>
  </w:num>
  <w:num w:numId="6">
    <w:abstractNumId w:val="0"/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25"/>
  </w:num>
  <w:num w:numId="10">
    <w:abstractNumId w:val="6"/>
  </w:num>
  <w:num w:numId="11">
    <w:abstractNumId w:val="8"/>
  </w:num>
  <w:num w:numId="12">
    <w:abstractNumId w:val="10"/>
  </w:num>
  <w:num w:numId="13">
    <w:abstractNumId w:val="31"/>
  </w:num>
  <w:num w:numId="14">
    <w:abstractNumId w:val="34"/>
  </w:num>
  <w:num w:numId="15">
    <w:abstractNumId w:val="27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</w:num>
  <w:num w:numId="25">
    <w:abstractNumId w:val="3"/>
  </w:num>
  <w:num w:numId="26">
    <w:abstractNumId w:val="14"/>
  </w:num>
  <w:num w:numId="27">
    <w:abstractNumId w:val="5"/>
  </w:num>
  <w:num w:numId="28">
    <w:abstractNumId w:val="32"/>
  </w:num>
  <w:num w:numId="29">
    <w:abstractNumId w:val="37"/>
  </w:num>
  <w:num w:numId="30">
    <w:abstractNumId w:val="21"/>
  </w:num>
  <w:num w:numId="31">
    <w:abstractNumId w:val="4"/>
  </w:num>
  <w:num w:numId="32">
    <w:abstractNumId w:val="18"/>
  </w:num>
  <w:num w:numId="33">
    <w:abstractNumId w:val="26"/>
  </w:num>
  <w:num w:numId="34">
    <w:abstractNumId w:val="12"/>
  </w:num>
  <w:num w:numId="35">
    <w:abstractNumId w:val="20"/>
  </w:num>
  <w:num w:numId="36">
    <w:abstractNumId w:val="33"/>
  </w:num>
  <w:num w:numId="37">
    <w:abstractNumId w:val="29"/>
  </w:num>
  <w:num w:numId="38">
    <w:abstractNumId w:val="7"/>
  </w:num>
  <w:num w:numId="39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3F01"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534F"/>
    <w:rsid w:val="000009A4"/>
    <w:rsid w:val="00000BC6"/>
    <w:rsid w:val="00000F38"/>
    <w:rsid w:val="00001164"/>
    <w:rsid w:val="00001CC0"/>
    <w:rsid w:val="00002690"/>
    <w:rsid w:val="0000293A"/>
    <w:rsid w:val="00004191"/>
    <w:rsid w:val="00004F21"/>
    <w:rsid w:val="0000667C"/>
    <w:rsid w:val="000070B3"/>
    <w:rsid w:val="00010FDA"/>
    <w:rsid w:val="0001276B"/>
    <w:rsid w:val="00013CD1"/>
    <w:rsid w:val="00014285"/>
    <w:rsid w:val="0001514D"/>
    <w:rsid w:val="000154F4"/>
    <w:rsid w:val="00015DD7"/>
    <w:rsid w:val="000164AF"/>
    <w:rsid w:val="00020428"/>
    <w:rsid w:val="00023911"/>
    <w:rsid w:val="00024920"/>
    <w:rsid w:val="00026417"/>
    <w:rsid w:val="00026BEB"/>
    <w:rsid w:val="00027544"/>
    <w:rsid w:val="00027DD8"/>
    <w:rsid w:val="000308DC"/>
    <w:rsid w:val="000319DE"/>
    <w:rsid w:val="00032D7B"/>
    <w:rsid w:val="00033172"/>
    <w:rsid w:val="00033425"/>
    <w:rsid w:val="000351E2"/>
    <w:rsid w:val="00036A79"/>
    <w:rsid w:val="00036E6F"/>
    <w:rsid w:val="00037186"/>
    <w:rsid w:val="0004101C"/>
    <w:rsid w:val="000438B4"/>
    <w:rsid w:val="00043C49"/>
    <w:rsid w:val="00045997"/>
    <w:rsid w:val="00045E6A"/>
    <w:rsid w:val="0004740A"/>
    <w:rsid w:val="00047949"/>
    <w:rsid w:val="00050893"/>
    <w:rsid w:val="0005183C"/>
    <w:rsid w:val="00051A38"/>
    <w:rsid w:val="00052407"/>
    <w:rsid w:val="00052DBF"/>
    <w:rsid w:val="00053847"/>
    <w:rsid w:val="00054FB3"/>
    <w:rsid w:val="00055167"/>
    <w:rsid w:val="00056BD5"/>
    <w:rsid w:val="000574E0"/>
    <w:rsid w:val="00057505"/>
    <w:rsid w:val="000614A3"/>
    <w:rsid w:val="000619C7"/>
    <w:rsid w:val="00062857"/>
    <w:rsid w:val="00063BC6"/>
    <w:rsid w:val="00063D71"/>
    <w:rsid w:val="00064A89"/>
    <w:rsid w:val="0006723A"/>
    <w:rsid w:val="0006732A"/>
    <w:rsid w:val="00070A72"/>
    <w:rsid w:val="00071CBD"/>
    <w:rsid w:val="00071ED6"/>
    <w:rsid w:val="000730F3"/>
    <w:rsid w:val="00073126"/>
    <w:rsid w:val="00073AB1"/>
    <w:rsid w:val="0007577F"/>
    <w:rsid w:val="00075953"/>
    <w:rsid w:val="00076708"/>
    <w:rsid w:val="00076B6E"/>
    <w:rsid w:val="00077DF4"/>
    <w:rsid w:val="00077E47"/>
    <w:rsid w:val="0008083F"/>
    <w:rsid w:val="0008134E"/>
    <w:rsid w:val="00081C84"/>
    <w:rsid w:val="00082579"/>
    <w:rsid w:val="00085D03"/>
    <w:rsid w:val="00086AE3"/>
    <w:rsid w:val="00087A37"/>
    <w:rsid w:val="00087CB4"/>
    <w:rsid w:val="00087E33"/>
    <w:rsid w:val="0009383E"/>
    <w:rsid w:val="00094CFC"/>
    <w:rsid w:val="0009525C"/>
    <w:rsid w:val="00095678"/>
    <w:rsid w:val="00096EC6"/>
    <w:rsid w:val="00097DCE"/>
    <w:rsid w:val="000A25A9"/>
    <w:rsid w:val="000A3D03"/>
    <w:rsid w:val="000A4BFC"/>
    <w:rsid w:val="000A50A7"/>
    <w:rsid w:val="000A5759"/>
    <w:rsid w:val="000A5C9D"/>
    <w:rsid w:val="000A794C"/>
    <w:rsid w:val="000B00A5"/>
    <w:rsid w:val="000B1160"/>
    <w:rsid w:val="000B148D"/>
    <w:rsid w:val="000B191F"/>
    <w:rsid w:val="000B3523"/>
    <w:rsid w:val="000B3C2A"/>
    <w:rsid w:val="000B482E"/>
    <w:rsid w:val="000B5872"/>
    <w:rsid w:val="000B5918"/>
    <w:rsid w:val="000B5B6B"/>
    <w:rsid w:val="000B71B3"/>
    <w:rsid w:val="000B7854"/>
    <w:rsid w:val="000C11B1"/>
    <w:rsid w:val="000C1749"/>
    <w:rsid w:val="000C18B2"/>
    <w:rsid w:val="000C3339"/>
    <w:rsid w:val="000C3AB0"/>
    <w:rsid w:val="000C4A44"/>
    <w:rsid w:val="000C4C1C"/>
    <w:rsid w:val="000C56B8"/>
    <w:rsid w:val="000D2B5A"/>
    <w:rsid w:val="000D2EDB"/>
    <w:rsid w:val="000D41E1"/>
    <w:rsid w:val="000D46B8"/>
    <w:rsid w:val="000D6406"/>
    <w:rsid w:val="000D64FE"/>
    <w:rsid w:val="000D79B8"/>
    <w:rsid w:val="000D7BFF"/>
    <w:rsid w:val="000D7E6E"/>
    <w:rsid w:val="000E03EF"/>
    <w:rsid w:val="000E1E86"/>
    <w:rsid w:val="000E23CE"/>
    <w:rsid w:val="000E27EB"/>
    <w:rsid w:val="000E3454"/>
    <w:rsid w:val="000E37C1"/>
    <w:rsid w:val="000E3F75"/>
    <w:rsid w:val="000E52B7"/>
    <w:rsid w:val="000E6050"/>
    <w:rsid w:val="000E6190"/>
    <w:rsid w:val="000E7181"/>
    <w:rsid w:val="000F0228"/>
    <w:rsid w:val="000F2B4E"/>
    <w:rsid w:val="000F2BCA"/>
    <w:rsid w:val="000F7168"/>
    <w:rsid w:val="000F7689"/>
    <w:rsid w:val="0010327A"/>
    <w:rsid w:val="00103832"/>
    <w:rsid w:val="00103B25"/>
    <w:rsid w:val="001040DA"/>
    <w:rsid w:val="00104AFC"/>
    <w:rsid w:val="00104F84"/>
    <w:rsid w:val="001053C3"/>
    <w:rsid w:val="00106303"/>
    <w:rsid w:val="001070A8"/>
    <w:rsid w:val="00107E1D"/>
    <w:rsid w:val="00113D3C"/>
    <w:rsid w:val="001147CB"/>
    <w:rsid w:val="001166C4"/>
    <w:rsid w:val="00117AC1"/>
    <w:rsid w:val="0012095C"/>
    <w:rsid w:val="0012194C"/>
    <w:rsid w:val="00121ACC"/>
    <w:rsid w:val="00124E9E"/>
    <w:rsid w:val="00125F2C"/>
    <w:rsid w:val="0012772E"/>
    <w:rsid w:val="00127943"/>
    <w:rsid w:val="00127B58"/>
    <w:rsid w:val="00127F71"/>
    <w:rsid w:val="00130F2E"/>
    <w:rsid w:val="00133192"/>
    <w:rsid w:val="001348C5"/>
    <w:rsid w:val="0013494B"/>
    <w:rsid w:val="00134F9E"/>
    <w:rsid w:val="00135917"/>
    <w:rsid w:val="00135B44"/>
    <w:rsid w:val="00136CD7"/>
    <w:rsid w:val="00137120"/>
    <w:rsid w:val="00137A37"/>
    <w:rsid w:val="00137EC3"/>
    <w:rsid w:val="0014040B"/>
    <w:rsid w:val="00140D8A"/>
    <w:rsid w:val="00141166"/>
    <w:rsid w:val="0014140B"/>
    <w:rsid w:val="0014152A"/>
    <w:rsid w:val="0014286E"/>
    <w:rsid w:val="001441F7"/>
    <w:rsid w:val="00144460"/>
    <w:rsid w:val="00144FA7"/>
    <w:rsid w:val="0014524C"/>
    <w:rsid w:val="00145D30"/>
    <w:rsid w:val="001467DA"/>
    <w:rsid w:val="00146B8B"/>
    <w:rsid w:val="0014798F"/>
    <w:rsid w:val="001509D8"/>
    <w:rsid w:val="001510F1"/>
    <w:rsid w:val="001511CD"/>
    <w:rsid w:val="001524F0"/>
    <w:rsid w:val="00152A7A"/>
    <w:rsid w:val="00157281"/>
    <w:rsid w:val="001602B3"/>
    <w:rsid w:val="00160377"/>
    <w:rsid w:val="001616CC"/>
    <w:rsid w:val="00161917"/>
    <w:rsid w:val="00164437"/>
    <w:rsid w:val="001646D7"/>
    <w:rsid w:val="00164FB1"/>
    <w:rsid w:val="001653B8"/>
    <w:rsid w:val="001676BF"/>
    <w:rsid w:val="00167921"/>
    <w:rsid w:val="001704B0"/>
    <w:rsid w:val="001708B6"/>
    <w:rsid w:val="001717BC"/>
    <w:rsid w:val="00172320"/>
    <w:rsid w:val="0017382E"/>
    <w:rsid w:val="00173B11"/>
    <w:rsid w:val="00173EC4"/>
    <w:rsid w:val="00175168"/>
    <w:rsid w:val="001752EC"/>
    <w:rsid w:val="00175D1A"/>
    <w:rsid w:val="00176370"/>
    <w:rsid w:val="0017764D"/>
    <w:rsid w:val="00180E84"/>
    <w:rsid w:val="0018128A"/>
    <w:rsid w:val="00181395"/>
    <w:rsid w:val="00181415"/>
    <w:rsid w:val="0018153D"/>
    <w:rsid w:val="0018238D"/>
    <w:rsid w:val="00182B61"/>
    <w:rsid w:val="00183721"/>
    <w:rsid w:val="0018393F"/>
    <w:rsid w:val="00184723"/>
    <w:rsid w:val="00185377"/>
    <w:rsid w:val="001862D4"/>
    <w:rsid w:val="00186535"/>
    <w:rsid w:val="00187E02"/>
    <w:rsid w:val="0019117F"/>
    <w:rsid w:val="00191FC3"/>
    <w:rsid w:val="001933F6"/>
    <w:rsid w:val="001948C8"/>
    <w:rsid w:val="00194BCB"/>
    <w:rsid w:val="00194E54"/>
    <w:rsid w:val="00195030"/>
    <w:rsid w:val="00195450"/>
    <w:rsid w:val="001966E9"/>
    <w:rsid w:val="001971AE"/>
    <w:rsid w:val="00197740"/>
    <w:rsid w:val="00197F9F"/>
    <w:rsid w:val="001A04AC"/>
    <w:rsid w:val="001A152F"/>
    <w:rsid w:val="001A199E"/>
    <w:rsid w:val="001A1F35"/>
    <w:rsid w:val="001A3683"/>
    <w:rsid w:val="001A5AC5"/>
    <w:rsid w:val="001A5ADA"/>
    <w:rsid w:val="001A7064"/>
    <w:rsid w:val="001A72B0"/>
    <w:rsid w:val="001B0121"/>
    <w:rsid w:val="001B071E"/>
    <w:rsid w:val="001B0BC9"/>
    <w:rsid w:val="001B2E02"/>
    <w:rsid w:val="001B37A1"/>
    <w:rsid w:val="001B37CF"/>
    <w:rsid w:val="001B3E7E"/>
    <w:rsid w:val="001B42CE"/>
    <w:rsid w:val="001B65E6"/>
    <w:rsid w:val="001B69EA"/>
    <w:rsid w:val="001B6B08"/>
    <w:rsid w:val="001B6F72"/>
    <w:rsid w:val="001B74DA"/>
    <w:rsid w:val="001B7F24"/>
    <w:rsid w:val="001C0D50"/>
    <w:rsid w:val="001C1179"/>
    <w:rsid w:val="001C11CF"/>
    <w:rsid w:val="001C194D"/>
    <w:rsid w:val="001C1BBC"/>
    <w:rsid w:val="001C264F"/>
    <w:rsid w:val="001C337A"/>
    <w:rsid w:val="001C40A6"/>
    <w:rsid w:val="001C410A"/>
    <w:rsid w:val="001C58B2"/>
    <w:rsid w:val="001C5EC4"/>
    <w:rsid w:val="001C67AF"/>
    <w:rsid w:val="001C735E"/>
    <w:rsid w:val="001C77BA"/>
    <w:rsid w:val="001D00C8"/>
    <w:rsid w:val="001D0393"/>
    <w:rsid w:val="001D1AC2"/>
    <w:rsid w:val="001D216E"/>
    <w:rsid w:val="001D28AA"/>
    <w:rsid w:val="001D36B4"/>
    <w:rsid w:val="001D4B9E"/>
    <w:rsid w:val="001D5DF6"/>
    <w:rsid w:val="001D6374"/>
    <w:rsid w:val="001D7DFE"/>
    <w:rsid w:val="001E00C9"/>
    <w:rsid w:val="001E0FEE"/>
    <w:rsid w:val="001E1506"/>
    <w:rsid w:val="001E18FC"/>
    <w:rsid w:val="001E2370"/>
    <w:rsid w:val="001E3206"/>
    <w:rsid w:val="001E382D"/>
    <w:rsid w:val="001E4247"/>
    <w:rsid w:val="001E4FE5"/>
    <w:rsid w:val="001E56C6"/>
    <w:rsid w:val="001E6A69"/>
    <w:rsid w:val="001E71E7"/>
    <w:rsid w:val="001E780A"/>
    <w:rsid w:val="001E7BCE"/>
    <w:rsid w:val="001F032A"/>
    <w:rsid w:val="001F03C9"/>
    <w:rsid w:val="001F1D24"/>
    <w:rsid w:val="001F1E24"/>
    <w:rsid w:val="001F300F"/>
    <w:rsid w:val="001F349E"/>
    <w:rsid w:val="001F399C"/>
    <w:rsid w:val="001F47ED"/>
    <w:rsid w:val="001F523D"/>
    <w:rsid w:val="001F6961"/>
    <w:rsid w:val="001F6B4B"/>
    <w:rsid w:val="001F725D"/>
    <w:rsid w:val="001F73C5"/>
    <w:rsid w:val="001F7724"/>
    <w:rsid w:val="001F7CC6"/>
    <w:rsid w:val="002002BD"/>
    <w:rsid w:val="0020222D"/>
    <w:rsid w:val="00203A4D"/>
    <w:rsid w:val="00203A74"/>
    <w:rsid w:val="002050A8"/>
    <w:rsid w:val="00205DCF"/>
    <w:rsid w:val="002061E1"/>
    <w:rsid w:val="00207B6C"/>
    <w:rsid w:val="0021109B"/>
    <w:rsid w:val="00213622"/>
    <w:rsid w:val="00213BB1"/>
    <w:rsid w:val="0021562D"/>
    <w:rsid w:val="00215AB2"/>
    <w:rsid w:val="00215CF2"/>
    <w:rsid w:val="00216023"/>
    <w:rsid w:val="00216CCE"/>
    <w:rsid w:val="00216F74"/>
    <w:rsid w:val="0022044D"/>
    <w:rsid w:val="0022086B"/>
    <w:rsid w:val="00220B6A"/>
    <w:rsid w:val="00223874"/>
    <w:rsid w:val="00226AF3"/>
    <w:rsid w:val="00227876"/>
    <w:rsid w:val="0023161D"/>
    <w:rsid w:val="00231C71"/>
    <w:rsid w:val="002341E2"/>
    <w:rsid w:val="00236186"/>
    <w:rsid w:val="00237507"/>
    <w:rsid w:val="0023782A"/>
    <w:rsid w:val="0024177E"/>
    <w:rsid w:val="00242369"/>
    <w:rsid w:val="00242AF4"/>
    <w:rsid w:val="0024357F"/>
    <w:rsid w:val="00243DE3"/>
    <w:rsid w:val="00243F0A"/>
    <w:rsid w:val="002443B7"/>
    <w:rsid w:val="00244499"/>
    <w:rsid w:val="00244917"/>
    <w:rsid w:val="00245386"/>
    <w:rsid w:val="00246275"/>
    <w:rsid w:val="00247998"/>
    <w:rsid w:val="00250BFB"/>
    <w:rsid w:val="00250FAC"/>
    <w:rsid w:val="00252D5A"/>
    <w:rsid w:val="002533A3"/>
    <w:rsid w:val="00254986"/>
    <w:rsid w:val="00257112"/>
    <w:rsid w:val="00257809"/>
    <w:rsid w:val="00260AE4"/>
    <w:rsid w:val="0026127D"/>
    <w:rsid w:val="00261D2D"/>
    <w:rsid w:val="00263307"/>
    <w:rsid w:val="00263537"/>
    <w:rsid w:val="00263578"/>
    <w:rsid w:val="0026402D"/>
    <w:rsid w:val="002648EC"/>
    <w:rsid w:val="00264CC1"/>
    <w:rsid w:val="00266093"/>
    <w:rsid w:val="0027062D"/>
    <w:rsid w:val="0027165A"/>
    <w:rsid w:val="00272D55"/>
    <w:rsid w:val="002731DB"/>
    <w:rsid w:val="00275486"/>
    <w:rsid w:val="00276146"/>
    <w:rsid w:val="0028039D"/>
    <w:rsid w:val="0028039F"/>
    <w:rsid w:val="00280923"/>
    <w:rsid w:val="00281D88"/>
    <w:rsid w:val="00282312"/>
    <w:rsid w:val="0028249E"/>
    <w:rsid w:val="0028410E"/>
    <w:rsid w:val="00286083"/>
    <w:rsid w:val="0028629C"/>
    <w:rsid w:val="00286558"/>
    <w:rsid w:val="00286DBB"/>
    <w:rsid w:val="00290384"/>
    <w:rsid w:val="00291FA4"/>
    <w:rsid w:val="0029207C"/>
    <w:rsid w:val="00292744"/>
    <w:rsid w:val="0029380F"/>
    <w:rsid w:val="002945DE"/>
    <w:rsid w:val="00294619"/>
    <w:rsid w:val="00294FC6"/>
    <w:rsid w:val="002961E4"/>
    <w:rsid w:val="002964A9"/>
    <w:rsid w:val="002975B9"/>
    <w:rsid w:val="002A053D"/>
    <w:rsid w:val="002A15D1"/>
    <w:rsid w:val="002A238A"/>
    <w:rsid w:val="002A2FD7"/>
    <w:rsid w:val="002A45B1"/>
    <w:rsid w:val="002B0D58"/>
    <w:rsid w:val="002B1992"/>
    <w:rsid w:val="002B1F38"/>
    <w:rsid w:val="002B39FE"/>
    <w:rsid w:val="002B5BBE"/>
    <w:rsid w:val="002B73E6"/>
    <w:rsid w:val="002B7E76"/>
    <w:rsid w:val="002B7F86"/>
    <w:rsid w:val="002C03EF"/>
    <w:rsid w:val="002C1DFE"/>
    <w:rsid w:val="002C2F2F"/>
    <w:rsid w:val="002C351E"/>
    <w:rsid w:val="002C4E60"/>
    <w:rsid w:val="002C5ED3"/>
    <w:rsid w:val="002C6396"/>
    <w:rsid w:val="002C63B3"/>
    <w:rsid w:val="002C6E49"/>
    <w:rsid w:val="002C7237"/>
    <w:rsid w:val="002D01C7"/>
    <w:rsid w:val="002D0288"/>
    <w:rsid w:val="002D069A"/>
    <w:rsid w:val="002D084A"/>
    <w:rsid w:val="002D1521"/>
    <w:rsid w:val="002D15C2"/>
    <w:rsid w:val="002D3037"/>
    <w:rsid w:val="002D34FD"/>
    <w:rsid w:val="002D37FD"/>
    <w:rsid w:val="002D39E0"/>
    <w:rsid w:val="002D5190"/>
    <w:rsid w:val="002D7881"/>
    <w:rsid w:val="002D7C8D"/>
    <w:rsid w:val="002E09F0"/>
    <w:rsid w:val="002E23E3"/>
    <w:rsid w:val="002E25D5"/>
    <w:rsid w:val="002E2E44"/>
    <w:rsid w:val="002E3DDA"/>
    <w:rsid w:val="002E4225"/>
    <w:rsid w:val="002E4A25"/>
    <w:rsid w:val="002E4B54"/>
    <w:rsid w:val="002E5972"/>
    <w:rsid w:val="002E60D7"/>
    <w:rsid w:val="002E7F52"/>
    <w:rsid w:val="002E7FB0"/>
    <w:rsid w:val="002F0C65"/>
    <w:rsid w:val="002F51FB"/>
    <w:rsid w:val="002F5B91"/>
    <w:rsid w:val="002F5FC1"/>
    <w:rsid w:val="002F6949"/>
    <w:rsid w:val="002F717B"/>
    <w:rsid w:val="002F71DE"/>
    <w:rsid w:val="002F74A4"/>
    <w:rsid w:val="002F7CE3"/>
    <w:rsid w:val="00300AC6"/>
    <w:rsid w:val="00301C9C"/>
    <w:rsid w:val="003020EB"/>
    <w:rsid w:val="003026D2"/>
    <w:rsid w:val="00302EF3"/>
    <w:rsid w:val="00303A1F"/>
    <w:rsid w:val="003040C7"/>
    <w:rsid w:val="00304492"/>
    <w:rsid w:val="003062C9"/>
    <w:rsid w:val="003065A6"/>
    <w:rsid w:val="00306667"/>
    <w:rsid w:val="00307299"/>
    <w:rsid w:val="0030738B"/>
    <w:rsid w:val="003078FD"/>
    <w:rsid w:val="00310A2F"/>
    <w:rsid w:val="00310E71"/>
    <w:rsid w:val="0031147D"/>
    <w:rsid w:val="00311487"/>
    <w:rsid w:val="00312238"/>
    <w:rsid w:val="003125A5"/>
    <w:rsid w:val="0031342D"/>
    <w:rsid w:val="00314D38"/>
    <w:rsid w:val="00315089"/>
    <w:rsid w:val="003155D8"/>
    <w:rsid w:val="00315916"/>
    <w:rsid w:val="00317153"/>
    <w:rsid w:val="00317304"/>
    <w:rsid w:val="003210EB"/>
    <w:rsid w:val="003229A4"/>
    <w:rsid w:val="00322C69"/>
    <w:rsid w:val="00323097"/>
    <w:rsid w:val="00324BC5"/>
    <w:rsid w:val="00325B8D"/>
    <w:rsid w:val="00325FDC"/>
    <w:rsid w:val="003266C9"/>
    <w:rsid w:val="00326ABD"/>
    <w:rsid w:val="003271DC"/>
    <w:rsid w:val="00327FE0"/>
    <w:rsid w:val="0033127C"/>
    <w:rsid w:val="003315D1"/>
    <w:rsid w:val="00331B1A"/>
    <w:rsid w:val="00331EDE"/>
    <w:rsid w:val="003323D7"/>
    <w:rsid w:val="00332427"/>
    <w:rsid w:val="00332ABE"/>
    <w:rsid w:val="00333812"/>
    <w:rsid w:val="003338CA"/>
    <w:rsid w:val="00335FE1"/>
    <w:rsid w:val="003371E3"/>
    <w:rsid w:val="00337751"/>
    <w:rsid w:val="00340194"/>
    <w:rsid w:val="00341276"/>
    <w:rsid w:val="003423E9"/>
    <w:rsid w:val="00342F1E"/>
    <w:rsid w:val="00343021"/>
    <w:rsid w:val="00343160"/>
    <w:rsid w:val="00343466"/>
    <w:rsid w:val="00344BD8"/>
    <w:rsid w:val="00346040"/>
    <w:rsid w:val="00347B48"/>
    <w:rsid w:val="00350A53"/>
    <w:rsid w:val="00351459"/>
    <w:rsid w:val="003542D5"/>
    <w:rsid w:val="00354F16"/>
    <w:rsid w:val="003557FB"/>
    <w:rsid w:val="0036013A"/>
    <w:rsid w:val="003603DD"/>
    <w:rsid w:val="00360803"/>
    <w:rsid w:val="003608AE"/>
    <w:rsid w:val="00362B00"/>
    <w:rsid w:val="0036345A"/>
    <w:rsid w:val="00363940"/>
    <w:rsid w:val="003648D3"/>
    <w:rsid w:val="00364B7E"/>
    <w:rsid w:val="00365B00"/>
    <w:rsid w:val="00365CB0"/>
    <w:rsid w:val="00366684"/>
    <w:rsid w:val="00366B49"/>
    <w:rsid w:val="00367A88"/>
    <w:rsid w:val="00370195"/>
    <w:rsid w:val="003712D8"/>
    <w:rsid w:val="00371F27"/>
    <w:rsid w:val="00374BF3"/>
    <w:rsid w:val="00375812"/>
    <w:rsid w:val="0038169D"/>
    <w:rsid w:val="00381DCC"/>
    <w:rsid w:val="003829B7"/>
    <w:rsid w:val="00383481"/>
    <w:rsid w:val="0038375B"/>
    <w:rsid w:val="00383EC2"/>
    <w:rsid w:val="003849C7"/>
    <w:rsid w:val="0038550F"/>
    <w:rsid w:val="00386395"/>
    <w:rsid w:val="00386564"/>
    <w:rsid w:val="00386C7D"/>
    <w:rsid w:val="00387A19"/>
    <w:rsid w:val="00387A9A"/>
    <w:rsid w:val="003919A1"/>
    <w:rsid w:val="00393C51"/>
    <w:rsid w:val="003954D5"/>
    <w:rsid w:val="00396519"/>
    <w:rsid w:val="00396E19"/>
    <w:rsid w:val="00397808"/>
    <w:rsid w:val="003A1E91"/>
    <w:rsid w:val="003A4741"/>
    <w:rsid w:val="003A5018"/>
    <w:rsid w:val="003A5E06"/>
    <w:rsid w:val="003A69F7"/>
    <w:rsid w:val="003A6DF9"/>
    <w:rsid w:val="003A6E0D"/>
    <w:rsid w:val="003A720E"/>
    <w:rsid w:val="003B13BB"/>
    <w:rsid w:val="003B1B19"/>
    <w:rsid w:val="003B7726"/>
    <w:rsid w:val="003C0EE1"/>
    <w:rsid w:val="003C1363"/>
    <w:rsid w:val="003C1CD0"/>
    <w:rsid w:val="003C2891"/>
    <w:rsid w:val="003C31B8"/>
    <w:rsid w:val="003C4320"/>
    <w:rsid w:val="003C51F1"/>
    <w:rsid w:val="003C625C"/>
    <w:rsid w:val="003C7851"/>
    <w:rsid w:val="003D08E5"/>
    <w:rsid w:val="003D3F23"/>
    <w:rsid w:val="003D4E33"/>
    <w:rsid w:val="003D5121"/>
    <w:rsid w:val="003D5700"/>
    <w:rsid w:val="003D6141"/>
    <w:rsid w:val="003D6182"/>
    <w:rsid w:val="003D6D1B"/>
    <w:rsid w:val="003D714B"/>
    <w:rsid w:val="003D72BC"/>
    <w:rsid w:val="003E1249"/>
    <w:rsid w:val="003E1E67"/>
    <w:rsid w:val="003E251A"/>
    <w:rsid w:val="003E28E2"/>
    <w:rsid w:val="003E3C9A"/>
    <w:rsid w:val="003E470F"/>
    <w:rsid w:val="003E52E1"/>
    <w:rsid w:val="003E5BA3"/>
    <w:rsid w:val="003E64E5"/>
    <w:rsid w:val="003F037F"/>
    <w:rsid w:val="003F0D85"/>
    <w:rsid w:val="003F134D"/>
    <w:rsid w:val="003F1B33"/>
    <w:rsid w:val="003F1DA0"/>
    <w:rsid w:val="003F2DEC"/>
    <w:rsid w:val="003F42B7"/>
    <w:rsid w:val="003F4523"/>
    <w:rsid w:val="003F4D67"/>
    <w:rsid w:val="003F56E8"/>
    <w:rsid w:val="003F57AC"/>
    <w:rsid w:val="003F5F06"/>
    <w:rsid w:val="003F6272"/>
    <w:rsid w:val="00400298"/>
    <w:rsid w:val="00400C83"/>
    <w:rsid w:val="004015DA"/>
    <w:rsid w:val="00401952"/>
    <w:rsid w:val="00402C19"/>
    <w:rsid w:val="00402D0B"/>
    <w:rsid w:val="00403D79"/>
    <w:rsid w:val="00403F94"/>
    <w:rsid w:val="00405546"/>
    <w:rsid w:val="00405AC8"/>
    <w:rsid w:val="004060E0"/>
    <w:rsid w:val="004061C8"/>
    <w:rsid w:val="00407F08"/>
    <w:rsid w:val="00410875"/>
    <w:rsid w:val="0041117E"/>
    <w:rsid w:val="0041149E"/>
    <w:rsid w:val="00411FE5"/>
    <w:rsid w:val="00413048"/>
    <w:rsid w:val="004139D5"/>
    <w:rsid w:val="00413F29"/>
    <w:rsid w:val="004146D5"/>
    <w:rsid w:val="00415BE9"/>
    <w:rsid w:val="00416D79"/>
    <w:rsid w:val="004170FC"/>
    <w:rsid w:val="00417627"/>
    <w:rsid w:val="00420029"/>
    <w:rsid w:val="00420B77"/>
    <w:rsid w:val="004217CB"/>
    <w:rsid w:val="00421BDE"/>
    <w:rsid w:val="00422372"/>
    <w:rsid w:val="00426FD3"/>
    <w:rsid w:val="004310B5"/>
    <w:rsid w:val="0043309C"/>
    <w:rsid w:val="004337E0"/>
    <w:rsid w:val="00434A14"/>
    <w:rsid w:val="004375DF"/>
    <w:rsid w:val="00440558"/>
    <w:rsid w:val="0044055C"/>
    <w:rsid w:val="0044074E"/>
    <w:rsid w:val="004414F6"/>
    <w:rsid w:val="0044349B"/>
    <w:rsid w:val="00443B66"/>
    <w:rsid w:val="00444192"/>
    <w:rsid w:val="00444929"/>
    <w:rsid w:val="0044509F"/>
    <w:rsid w:val="004460F5"/>
    <w:rsid w:val="004463E5"/>
    <w:rsid w:val="00446FB4"/>
    <w:rsid w:val="004472AC"/>
    <w:rsid w:val="00450497"/>
    <w:rsid w:val="004514E4"/>
    <w:rsid w:val="004520A8"/>
    <w:rsid w:val="0045298B"/>
    <w:rsid w:val="00452C10"/>
    <w:rsid w:val="004532F7"/>
    <w:rsid w:val="00453E97"/>
    <w:rsid w:val="00455152"/>
    <w:rsid w:val="00460459"/>
    <w:rsid w:val="0046072D"/>
    <w:rsid w:val="00460D3C"/>
    <w:rsid w:val="0046103D"/>
    <w:rsid w:val="00461C6D"/>
    <w:rsid w:val="004625D5"/>
    <w:rsid w:val="00465157"/>
    <w:rsid w:val="004664E1"/>
    <w:rsid w:val="00466695"/>
    <w:rsid w:val="004666A1"/>
    <w:rsid w:val="00466BCA"/>
    <w:rsid w:val="00467C70"/>
    <w:rsid w:val="00471ECE"/>
    <w:rsid w:val="00473C6C"/>
    <w:rsid w:val="00474002"/>
    <w:rsid w:val="00474FB9"/>
    <w:rsid w:val="00475364"/>
    <w:rsid w:val="004761F0"/>
    <w:rsid w:val="00476AF5"/>
    <w:rsid w:val="0047719F"/>
    <w:rsid w:val="00477506"/>
    <w:rsid w:val="00480583"/>
    <w:rsid w:val="0048085D"/>
    <w:rsid w:val="0048109F"/>
    <w:rsid w:val="00481353"/>
    <w:rsid w:val="004813F3"/>
    <w:rsid w:val="004821D9"/>
    <w:rsid w:val="0048417F"/>
    <w:rsid w:val="00484321"/>
    <w:rsid w:val="004846CB"/>
    <w:rsid w:val="0048523B"/>
    <w:rsid w:val="00486324"/>
    <w:rsid w:val="00486FCD"/>
    <w:rsid w:val="00487270"/>
    <w:rsid w:val="00487496"/>
    <w:rsid w:val="00487542"/>
    <w:rsid w:val="00487561"/>
    <w:rsid w:val="0048780D"/>
    <w:rsid w:val="00490DA8"/>
    <w:rsid w:val="00491CF0"/>
    <w:rsid w:val="00492971"/>
    <w:rsid w:val="00493241"/>
    <w:rsid w:val="00493613"/>
    <w:rsid w:val="004943FC"/>
    <w:rsid w:val="0049482B"/>
    <w:rsid w:val="00494A3F"/>
    <w:rsid w:val="00496C4B"/>
    <w:rsid w:val="004978BA"/>
    <w:rsid w:val="00497F73"/>
    <w:rsid w:val="004A0959"/>
    <w:rsid w:val="004A0D5C"/>
    <w:rsid w:val="004A14F4"/>
    <w:rsid w:val="004A16CD"/>
    <w:rsid w:val="004A18D3"/>
    <w:rsid w:val="004A1A81"/>
    <w:rsid w:val="004A2066"/>
    <w:rsid w:val="004A26D5"/>
    <w:rsid w:val="004A28AF"/>
    <w:rsid w:val="004A292A"/>
    <w:rsid w:val="004A2D14"/>
    <w:rsid w:val="004A37D4"/>
    <w:rsid w:val="004A3C65"/>
    <w:rsid w:val="004A4A18"/>
    <w:rsid w:val="004A51FF"/>
    <w:rsid w:val="004A554C"/>
    <w:rsid w:val="004A5A47"/>
    <w:rsid w:val="004A6904"/>
    <w:rsid w:val="004A74F6"/>
    <w:rsid w:val="004B0054"/>
    <w:rsid w:val="004B07A8"/>
    <w:rsid w:val="004B0E51"/>
    <w:rsid w:val="004B2DCA"/>
    <w:rsid w:val="004B35D4"/>
    <w:rsid w:val="004B4BBB"/>
    <w:rsid w:val="004B5913"/>
    <w:rsid w:val="004B759C"/>
    <w:rsid w:val="004B7AAE"/>
    <w:rsid w:val="004B7C2E"/>
    <w:rsid w:val="004C0964"/>
    <w:rsid w:val="004C31EE"/>
    <w:rsid w:val="004C418D"/>
    <w:rsid w:val="004C43F7"/>
    <w:rsid w:val="004C5D44"/>
    <w:rsid w:val="004C6194"/>
    <w:rsid w:val="004C66A3"/>
    <w:rsid w:val="004C6A5A"/>
    <w:rsid w:val="004C6F6D"/>
    <w:rsid w:val="004D05C2"/>
    <w:rsid w:val="004D124E"/>
    <w:rsid w:val="004D1D57"/>
    <w:rsid w:val="004D2E93"/>
    <w:rsid w:val="004D3E14"/>
    <w:rsid w:val="004D3F58"/>
    <w:rsid w:val="004D43C1"/>
    <w:rsid w:val="004D4596"/>
    <w:rsid w:val="004D48E9"/>
    <w:rsid w:val="004D4B91"/>
    <w:rsid w:val="004D4E06"/>
    <w:rsid w:val="004D7669"/>
    <w:rsid w:val="004D787D"/>
    <w:rsid w:val="004E007F"/>
    <w:rsid w:val="004E08CA"/>
    <w:rsid w:val="004E1256"/>
    <w:rsid w:val="004E1973"/>
    <w:rsid w:val="004E31F0"/>
    <w:rsid w:val="004E4BB5"/>
    <w:rsid w:val="004E50CD"/>
    <w:rsid w:val="004E5986"/>
    <w:rsid w:val="004E5C8E"/>
    <w:rsid w:val="004E683F"/>
    <w:rsid w:val="004F22CF"/>
    <w:rsid w:val="004F29DB"/>
    <w:rsid w:val="004F30C8"/>
    <w:rsid w:val="004F4129"/>
    <w:rsid w:val="004F4273"/>
    <w:rsid w:val="004F4E80"/>
    <w:rsid w:val="004F51B9"/>
    <w:rsid w:val="004F6083"/>
    <w:rsid w:val="004F6ACF"/>
    <w:rsid w:val="004F737C"/>
    <w:rsid w:val="004F7434"/>
    <w:rsid w:val="004F7EC7"/>
    <w:rsid w:val="004F7F71"/>
    <w:rsid w:val="005000F6"/>
    <w:rsid w:val="00500519"/>
    <w:rsid w:val="005015D2"/>
    <w:rsid w:val="005017B6"/>
    <w:rsid w:val="00501E29"/>
    <w:rsid w:val="00501F84"/>
    <w:rsid w:val="00501F92"/>
    <w:rsid w:val="00502773"/>
    <w:rsid w:val="00504A75"/>
    <w:rsid w:val="0050505C"/>
    <w:rsid w:val="00505BD4"/>
    <w:rsid w:val="00507D69"/>
    <w:rsid w:val="00510413"/>
    <w:rsid w:val="0051121F"/>
    <w:rsid w:val="0051123D"/>
    <w:rsid w:val="00511C8B"/>
    <w:rsid w:val="00511D2D"/>
    <w:rsid w:val="00511F78"/>
    <w:rsid w:val="005121F9"/>
    <w:rsid w:val="00513ADF"/>
    <w:rsid w:val="0051453B"/>
    <w:rsid w:val="00515060"/>
    <w:rsid w:val="00515176"/>
    <w:rsid w:val="0051645B"/>
    <w:rsid w:val="005165FC"/>
    <w:rsid w:val="00516FC2"/>
    <w:rsid w:val="005174EA"/>
    <w:rsid w:val="00517CD8"/>
    <w:rsid w:val="00517FB6"/>
    <w:rsid w:val="0052028D"/>
    <w:rsid w:val="0052036C"/>
    <w:rsid w:val="0052053D"/>
    <w:rsid w:val="00520CD4"/>
    <w:rsid w:val="00521182"/>
    <w:rsid w:val="0052165A"/>
    <w:rsid w:val="0052330E"/>
    <w:rsid w:val="00523F52"/>
    <w:rsid w:val="0052492B"/>
    <w:rsid w:val="00525B6B"/>
    <w:rsid w:val="00525CDB"/>
    <w:rsid w:val="00530722"/>
    <w:rsid w:val="00532390"/>
    <w:rsid w:val="00532B75"/>
    <w:rsid w:val="00536D04"/>
    <w:rsid w:val="00537A98"/>
    <w:rsid w:val="00541526"/>
    <w:rsid w:val="005431ED"/>
    <w:rsid w:val="00543980"/>
    <w:rsid w:val="00543E16"/>
    <w:rsid w:val="0054443A"/>
    <w:rsid w:val="005445BE"/>
    <w:rsid w:val="00544DF1"/>
    <w:rsid w:val="005465AB"/>
    <w:rsid w:val="00547447"/>
    <w:rsid w:val="00547855"/>
    <w:rsid w:val="00550386"/>
    <w:rsid w:val="005507F2"/>
    <w:rsid w:val="00550995"/>
    <w:rsid w:val="00550F36"/>
    <w:rsid w:val="0055332D"/>
    <w:rsid w:val="00553410"/>
    <w:rsid w:val="00553649"/>
    <w:rsid w:val="00554CEC"/>
    <w:rsid w:val="00555438"/>
    <w:rsid w:val="00555890"/>
    <w:rsid w:val="005569BD"/>
    <w:rsid w:val="00557EB9"/>
    <w:rsid w:val="00561041"/>
    <w:rsid w:val="0056134F"/>
    <w:rsid w:val="00561A3B"/>
    <w:rsid w:val="00561BC0"/>
    <w:rsid w:val="0056277A"/>
    <w:rsid w:val="0056319E"/>
    <w:rsid w:val="00563A9F"/>
    <w:rsid w:val="0056403A"/>
    <w:rsid w:val="00564264"/>
    <w:rsid w:val="00565AA0"/>
    <w:rsid w:val="005728EC"/>
    <w:rsid w:val="00572E8D"/>
    <w:rsid w:val="005736A5"/>
    <w:rsid w:val="00574730"/>
    <w:rsid w:val="00575704"/>
    <w:rsid w:val="005760E6"/>
    <w:rsid w:val="00577A5F"/>
    <w:rsid w:val="00582DE5"/>
    <w:rsid w:val="00583656"/>
    <w:rsid w:val="005857E5"/>
    <w:rsid w:val="00585C27"/>
    <w:rsid w:val="0058612A"/>
    <w:rsid w:val="00586DF0"/>
    <w:rsid w:val="005872DA"/>
    <w:rsid w:val="00587561"/>
    <w:rsid w:val="00587D0F"/>
    <w:rsid w:val="00590C7E"/>
    <w:rsid w:val="00590DC3"/>
    <w:rsid w:val="005913A0"/>
    <w:rsid w:val="00591568"/>
    <w:rsid w:val="0059171D"/>
    <w:rsid w:val="00591C6B"/>
    <w:rsid w:val="00592100"/>
    <w:rsid w:val="0059250E"/>
    <w:rsid w:val="00592D4C"/>
    <w:rsid w:val="00593239"/>
    <w:rsid w:val="00593A14"/>
    <w:rsid w:val="005944FF"/>
    <w:rsid w:val="00596044"/>
    <w:rsid w:val="00596AA8"/>
    <w:rsid w:val="005979E0"/>
    <w:rsid w:val="005A1E76"/>
    <w:rsid w:val="005A2AD0"/>
    <w:rsid w:val="005A390E"/>
    <w:rsid w:val="005A479B"/>
    <w:rsid w:val="005A5417"/>
    <w:rsid w:val="005A5A4A"/>
    <w:rsid w:val="005A61A9"/>
    <w:rsid w:val="005A63B9"/>
    <w:rsid w:val="005A7A1A"/>
    <w:rsid w:val="005A7A9C"/>
    <w:rsid w:val="005A7FCE"/>
    <w:rsid w:val="005B02E4"/>
    <w:rsid w:val="005B0CC0"/>
    <w:rsid w:val="005B0E65"/>
    <w:rsid w:val="005B1CF3"/>
    <w:rsid w:val="005B2D9B"/>
    <w:rsid w:val="005B4878"/>
    <w:rsid w:val="005B4EA9"/>
    <w:rsid w:val="005B50A4"/>
    <w:rsid w:val="005B5142"/>
    <w:rsid w:val="005B55A4"/>
    <w:rsid w:val="005B5A40"/>
    <w:rsid w:val="005C0069"/>
    <w:rsid w:val="005C0088"/>
    <w:rsid w:val="005C0E7B"/>
    <w:rsid w:val="005C2E18"/>
    <w:rsid w:val="005C49B0"/>
    <w:rsid w:val="005C4B3E"/>
    <w:rsid w:val="005C4D18"/>
    <w:rsid w:val="005C5A95"/>
    <w:rsid w:val="005C74E7"/>
    <w:rsid w:val="005C7850"/>
    <w:rsid w:val="005C7BB3"/>
    <w:rsid w:val="005D0C8C"/>
    <w:rsid w:val="005D19F8"/>
    <w:rsid w:val="005D2510"/>
    <w:rsid w:val="005D2D68"/>
    <w:rsid w:val="005D2E0F"/>
    <w:rsid w:val="005D37F8"/>
    <w:rsid w:val="005D480A"/>
    <w:rsid w:val="005D53F6"/>
    <w:rsid w:val="005D681B"/>
    <w:rsid w:val="005D6855"/>
    <w:rsid w:val="005E0002"/>
    <w:rsid w:val="005E0552"/>
    <w:rsid w:val="005E1ED3"/>
    <w:rsid w:val="005E1FF0"/>
    <w:rsid w:val="005E23AA"/>
    <w:rsid w:val="005E24C5"/>
    <w:rsid w:val="005E2EDA"/>
    <w:rsid w:val="005E3E1E"/>
    <w:rsid w:val="005E44B2"/>
    <w:rsid w:val="005E5CDF"/>
    <w:rsid w:val="005E60D7"/>
    <w:rsid w:val="005E76F4"/>
    <w:rsid w:val="005F131A"/>
    <w:rsid w:val="005F1418"/>
    <w:rsid w:val="005F19BE"/>
    <w:rsid w:val="005F3993"/>
    <w:rsid w:val="005F3EC7"/>
    <w:rsid w:val="005F53FF"/>
    <w:rsid w:val="005F574C"/>
    <w:rsid w:val="005F5DC0"/>
    <w:rsid w:val="005F7120"/>
    <w:rsid w:val="0060124F"/>
    <w:rsid w:val="00602E41"/>
    <w:rsid w:val="00605663"/>
    <w:rsid w:val="00605739"/>
    <w:rsid w:val="006062CF"/>
    <w:rsid w:val="006076ED"/>
    <w:rsid w:val="00610379"/>
    <w:rsid w:val="00611A0E"/>
    <w:rsid w:val="00613BB9"/>
    <w:rsid w:val="00613F11"/>
    <w:rsid w:val="00614024"/>
    <w:rsid w:val="006143C6"/>
    <w:rsid w:val="006149B6"/>
    <w:rsid w:val="00615D8D"/>
    <w:rsid w:val="00616354"/>
    <w:rsid w:val="00616623"/>
    <w:rsid w:val="00617B4A"/>
    <w:rsid w:val="006208BE"/>
    <w:rsid w:val="00621021"/>
    <w:rsid w:val="00623810"/>
    <w:rsid w:val="0062381F"/>
    <w:rsid w:val="00623D1B"/>
    <w:rsid w:val="006240D6"/>
    <w:rsid w:val="006248D2"/>
    <w:rsid w:val="00625074"/>
    <w:rsid w:val="00625155"/>
    <w:rsid w:val="006254A7"/>
    <w:rsid w:val="0062601B"/>
    <w:rsid w:val="006266F7"/>
    <w:rsid w:val="00626E8C"/>
    <w:rsid w:val="006279B6"/>
    <w:rsid w:val="00630C75"/>
    <w:rsid w:val="006310E0"/>
    <w:rsid w:val="0063155C"/>
    <w:rsid w:val="006329A8"/>
    <w:rsid w:val="00635BBD"/>
    <w:rsid w:val="00636B90"/>
    <w:rsid w:val="00640D61"/>
    <w:rsid w:val="006415AE"/>
    <w:rsid w:val="006416AB"/>
    <w:rsid w:val="0064255B"/>
    <w:rsid w:val="00642724"/>
    <w:rsid w:val="00642DC3"/>
    <w:rsid w:val="006437AC"/>
    <w:rsid w:val="006452C2"/>
    <w:rsid w:val="006456CC"/>
    <w:rsid w:val="006468EB"/>
    <w:rsid w:val="0065121F"/>
    <w:rsid w:val="00651ECC"/>
    <w:rsid w:val="006522FB"/>
    <w:rsid w:val="00653D84"/>
    <w:rsid w:val="006553E2"/>
    <w:rsid w:val="006557BC"/>
    <w:rsid w:val="00656690"/>
    <w:rsid w:val="006605CE"/>
    <w:rsid w:val="00660B0E"/>
    <w:rsid w:val="006621A5"/>
    <w:rsid w:val="0066306C"/>
    <w:rsid w:val="00663F04"/>
    <w:rsid w:val="006641B4"/>
    <w:rsid w:val="00664943"/>
    <w:rsid w:val="00664C99"/>
    <w:rsid w:val="0066500C"/>
    <w:rsid w:val="00665672"/>
    <w:rsid w:val="00665F1C"/>
    <w:rsid w:val="00666086"/>
    <w:rsid w:val="0066674B"/>
    <w:rsid w:val="006671FC"/>
    <w:rsid w:val="006678FA"/>
    <w:rsid w:val="006707FF"/>
    <w:rsid w:val="006717D4"/>
    <w:rsid w:val="006726CF"/>
    <w:rsid w:val="0067438D"/>
    <w:rsid w:val="00674AAD"/>
    <w:rsid w:val="006754F7"/>
    <w:rsid w:val="00675B27"/>
    <w:rsid w:val="00675FD8"/>
    <w:rsid w:val="00677D04"/>
    <w:rsid w:val="00677E4E"/>
    <w:rsid w:val="00677F41"/>
    <w:rsid w:val="00680CCD"/>
    <w:rsid w:val="00680FCB"/>
    <w:rsid w:val="006810BD"/>
    <w:rsid w:val="0068149B"/>
    <w:rsid w:val="006819E4"/>
    <w:rsid w:val="00681B9C"/>
    <w:rsid w:val="006826B6"/>
    <w:rsid w:val="00683D76"/>
    <w:rsid w:val="006851A7"/>
    <w:rsid w:val="00685FC7"/>
    <w:rsid w:val="006866B2"/>
    <w:rsid w:val="00686DD3"/>
    <w:rsid w:val="00690913"/>
    <w:rsid w:val="00691E9F"/>
    <w:rsid w:val="00692583"/>
    <w:rsid w:val="00693102"/>
    <w:rsid w:val="00694D58"/>
    <w:rsid w:val="00696963"/>
    <w:rsid w:val="00697316"/>
    <w:rsid w:val="006973EE"/>
    <w:rsid w:val="00697549"/>
    <w:rsid w:val="00697B0E"/>
    <w:rsid w:val="006A1F82"/>
    <w:rsid w:val="006A303D"/>
    <w:rsid w:val="006A582B"/>
    <w:rsid w:val="006A6225"/>
    <w:rsid w:val="006A7731"/>
    <w:rsid w:val="006B1587"/>
    <w:rsid w:val="006B18FA"/>
    <w:rsid w:val="006B1A53"/>
    <w:rsid w:val="006B2E2C"/>
    <w:rsid w:val="006B360C"/>
    <w:rsid w:val="006B42AF"/>
    <w:rsid w:val="006B4B3E"/>
    <w:rsid w:val="006B5109"/>
    <w:rsid w:val="006B7DB7"/>
    <w:rsid w:val="006C08DE"/>
    <w:rsid w:val="006C1064"/>
    <w:rsid w:val="006C1412"/>
    <w:rsid w:val="006C2E37"/>
    <w:rsid w:val="006C41C7"/>
    <w:rsid w:val="006C4715"/>
    <w:rsid w:val="006C554A"/>
    <w:rsid w:val="006C6045"/>
    <w:rsid w:val="006C6191"/>
    <w:rsid w:val="006C6695"/>
    <w:rsid w:val="006C71FD"/>
    <w:rsid w:val="006C7853"/>
    <w:rsid w:val="006D000A"/>
    <w:rsid w:val="006D011F"/>
    <w:rsid w:val="006D1F93"/>
    <w:rsid w:val="006D3D54"/>
    <w:rsid w:val="006D40F6"/>
    <w:rsid w:val="006D4721"/>
    <w:rsid w:val="006D4830"/>
    <w:rsid w:val="006D5900"/>
    <w:rsid w:val="006D5962"/>
    <w:rsid w:val="006D5AC3"/>
    <w:rsid w:val="006D5F0E"/>
    <w:rsid w:val="006D711A"/>
    <w:rsid w:val="006D730D"/>
    <w:rsid w:val="006D7CD6"/>
    <w:rsid w:val="006E07BD"/>
    <w:rsid w:val="006E0A25"/>
    <w:rsid w:val="006E24EF"/>
    <w:rsid w:val="006E25D8"/>
    <w:rsid w:val="006E2AB6"/>
    <w:rsid w:val="006E32EE"/>
    <w:rsid w:val="006E37D9"/>
    <w:rsid w:val="006E3F2E"/>
    <w:rsid w:val="006E5488"/>
    <w:rsid w:val="006E5A7F"/>
    <w:rsid w:val="006E659B"/>
    <w:rsid w:val="006E6D17"/>
    <w:rsid w:val="006E7F61"/>
    <w:rsid w:val="006F0A54"/>
    <w:rsid w:val="006F0CE0"/>
    <w:rsid w:val="006F34A7"/>
    <w:rsid w:val="006F3A35"/>
    <w:rsid w:val="006F4DBE"/>
    <w:rsid w:val="006F764F"/>
    <w:rsid w:val="006F7F2D"/>
    <w:rsid w:val="00701178"/>
    <w:rsid w:val="00702101"/>
    <w:rsid w:val="0070334F"/>
    <w:rsid w:val="007035D6"/>
    <w:rsid w:val="00704531"/>
    <w:rsid w:val="0070598C"/>
    <w:rsid w:val="007073F3"/>
    <w:rsid w:val="007116A2"/>
    <w:rsid w:val="007116E8"/>
    <w:rsid w:val="00714FCC"/>
    <w:rsid w:val="00716583"/>
    <w:rsid w:val="00717B95"/>
    <w:rsid w:val="00720241"/>
    <w:rsid w:val="0072026B"/>
    <w:rsid w:val="00720E9D"/>
    <w:rsid w:val="007210B2"/>
    <w:rsid w:val="007239AD"/>
    <w:rsid w:val="007255E8"/>
    <w:rsid w:val="007258BC"/>
    <w:rsid w:val="00725B41"/>
    <w:rsid w:val="00726D0B"/>
    <w:rsid w:val="007306DC"/>
    <w:rsid w:val="00731480"/>
    <w:rsid w:val="00731919"/>
    <w:rsid w:val="0073227F"/>
    <w:rsid w:val="007333DD"/>
    <w:rsid w:val="0073350A"/>
    <w:rsid w:val="00733F76"/>
    <w:rsid w:val="00733F7F"/>
    <w:rsid w:val="00734CBD"/>
    <w:rsid w:val="00735E33"/>
    <w:rsid w:val="0073623C"/>
    <w:rsid w:val="00736A26"/>
    <w:rsid w:val="00736CF3"/>
    <w:rsid w:val="007375BE"/>
    <w:rsid w:val="007405CB"/>
    <w:rsid w:val="007416C8"/>
    <w:rsid w:val="00743DC0"/>
    <w:rsid w:val="007441BC"/>
    <w:rsid w:val="00744D39"/>
    <w:rsid w:val="00745BAA"/>
    <w:rsid w:val="00746587"/>
    <w:rsid w:val="00746A6E"/>
    <w:rsid w:val="00750169"/>
    <w:rsid w:val="007507BC"/>
    <w:rsid w:val="007516EA"/>
    <w:rsid w:val="00752406"/>
    <w:rsid w:val="00752548"/>
    <w:rsid w:val="007527EC"/>
    <w:rsid w:val="00753C80"/>
    <w:rsid w:val="0075403A"/>
    <w:rsid w:val="007542FD"/>
    <w:rsid w:val="00755E5E"/>
    <w:rsid w:val="00756E2F"/>
    <w:rsid w:val="00757B50"/>
    <w:rsid w:val="00757FDF"/>
    <w:rsid w:val="00760BB9"/>
    <w:rsid w:val="00761054"/>
    <w:rsid w:val="00761CC5"/>
    <w:rsid w:val="007621CE"/>
    <w:rsid w:val="00762287"/>
    <w:rsid w:val="00763241"/>
    <w:rsid w:val="00763FBB"/>
    <w:rsid w:val="007643F4"/>
    <w:rsid w:val="00764713"/>
    <w:rsid w:val="00764857"/>
    <w:rsid w:val="00765682"/>
    <w:rsid w:val="007701EC"/>
    <w:rsid w:val="00774ACF"/>
    <w:rsid w:val="00774E20"/>
    <w:rsid w:val="007755A1"/>
    <w:rsid w:val="007769A8"/>
    <w:rsid w:val="00776BAA"/>
    <w:rsid w:val="00777104"/>
    <w:rsid w:val="007771DA"/>
    <w:rsid w:val="00777EB4"/>
    <w:rsid w:val="00780759"/>
    <w:rsid w:val="00781F4A"/>
    <w:rsid w:val="007826AC"/>
    <w:rsid w:val="0078375E"/>
    <w:rsid w:val="00783D86"/>
    <w:rsid w:val="00785136"/>
    <w:rsid w:val="007856A9"/>
    <w:rsid w:val="00785849"/>
    <w:rsid w:val="00785C38"/>
    <w:rsid w:val="00790C42"/>
    <w:rsid w:val="00790E45"/>
    <w:rsid w:val="007914E0"/>
    <w:rsid w:val="0079157F"/>
    <w:rsid w:val="007922F9"/>
    <w:rsid w:val="00792315"/>
    <w:rsid w:val="0079343A"/>
    <w:rsid w:val="00794432"/>
    <w:rsid w:val="007948D8"/>
    <w:rsid w:val="00795187"/>
    <w:rsid w:val="00795990"/>
    <w:rsid w:val="007A19DB"/>
    <w:rsid w:val="007A3946"/>
    <w:rsid w:val="007A3F9C"/>
    <w:rsid w:val="007A4301"/>
    <w:rsid w:val="007A431C"/>
    <w:rsid w:val="007A7424"/>
    <w:rsid w:val="007B0B2F"/>
    <w:rsid w:val="007B0D59"/>
    <w:rsid w:val="007B1B95"/>
    <w:rsid w:val="007B2362"/>
    <w:rsid w:val="007B252F"/>
    <w:rsid w:val="007B38ED"/>
    <w:rsid w:val="007B5B47"/>
    <w:rsid w:val="007B7843"/>
    <w:rsid w:val="007B7BBA"/>
    <w:rsid w:val="007B7FCE"/>
    <w:rsid w:val="007C008B"/>
    <w:rsid w:val="007C1DCB"/>
    <w:rsid w:val="007C3229"/>
    <w:rsid w:val="007C3F0D"/>
    <w:rsid w:val="007C3FFC"/>
    <w:rsid w:val="007C4BA3"/>
    <w:rsid w:val="007C608F"/>
    <w:rsid w:val="007C7025"/>
    <w:rsid w:val="007C7865"/>
    <w:rsid w:val="007C7A5B"/>
    <w:rsid w:val="007C7B8B"/>
    <w:rsid w:val="007D2BB7"/>
    <w:rsid w:val="007D371D"/>
    <w:rsid w:val="007D4148"/>
    <w:rsid w:val="007D5B8B"/>
    <w:rsid w:val="007E0116"/>
    <w:rsid w:val="007E2DD7"/>
    <w:rsid w:val="007E30D8"/>
    <w:rsid w:val="007E3B78"/>
    <w:rsid w:val="007E3BE0"/>
    <w:rsid w:val="007E3DCE"/>
    <w:rsid w:val="007E435A"/>
    <w:rsid w:val="007E4FA2"/>
    <w:rsid w:val="007E72DD"/>
    <w:rsid w:val="007E7919"/>
    <w:rsid w:val="007F0E6B"/>
    <w:rsid w:val="007F14FE"/>
    <w:rsid w:val="007F196E"/>
    <w:rsid w:val="007F242C"/>
    <w:rsid w:val="007F389E"/>
    <w:rsid w:val="007F505F"/>
    <w:rsid w:val="007F7B8C"/>
    <w:rsid w:val="007F7F5B"/>
    <w:rsid w:val="00800DBB"/>
    <w:rsid w:val="008012AB"/>
    <w:rsid w:val="0080204C"/>
    <w:rsid w:val="00802B48"/>
    <w:rsid w:val="008033A7"/>
    <w:rsid w:val="008041FA"/>
    <w:rsid w:val="008044A3"/>
    <w:rsid w:val="008049EA"/>
    <w:rsid w:val="00805496"/>
    <w:rsid w:val="00805AD1"/>
    <w:rsid w:val="00805EFF"/>
    <w:rsid w:val="008063F3"/>
    <w:rsid w:val="00806860"/>
    <w:rsid w:val="0081321F"/>
    <w:rsid w:val="0081351C"/>
    <w:rsid w:val="0081441E"/>
    <w:rsid w:val="00816C68"/>
    <w:rsid w:val="00816C98"/>
    <w:rsid w:val="00816EF7"/>
    <w:rsid w:val="00820280"/>
    <w:rsid w:val="00821CB2"/>
    <w:rsid w:val="0082274A"/>
    <w:rsid w:val="00822C34"/>
    <w:rsid w:val="00823A15"/>
    <w:rsid w:val="00825E4E"/>
    <w:rsid w:val="008267A3"/>
    <w:rsid w:val="00826F45"/>
    <w:rsid w:val="00827CF3"/>
    <w:rsid w:val="00830E5A"/>
    <w:rsid w:val="008316DC"/>
    <w:rsid w:val="0083219A"/>
    <w:rsid w:val="008349FF"/>
    <w:rsid w:val="00835484"/>
    <w:rsid w:val="00835573"/>
    <w:rsid w:val="00835DC7"/>
    <w:rsid w:val="0083601B"/>
    <w:rsid w:val="00836305"/>
    <w:rsid w:val="0083764E"/>
    <w:rsid w:val="008400E5"/>
    <w:rsid w:val="008422EE"/>
    <w:rsid w:val="008441F9"/>
    <w:rsid w:val="0084462D"/>
    <w:rsid w:val="00844CF2"/>
    <w:rsid w:val="008450B3"/>
    <w:rsid w:val="00845DA9"/>
    <w:rsid w:val="00847D1C"/>
    <w:rsid w:val="00850F57"/>
    <w:rsid w:val="008510F8"/>
    <w:rsid w:val="0085169A"/>
    <w:rsid w:val="00851FBC"/>
    <w:rsid w:val="0085222E"/>
    <w:rsid w:val="008532F8"/>
    <w:rsid w:val="00855791"/>
    <w:rsid w:val="00856297"/>
    <w:rsid w:val="008602E2"/>
    <w:rsid w:val="00860EF7"/>
    <w:rsid w:val="00861D49"/>
    <w:rsid w:val="008622ED"/>
    <w:rsid w:val="00862B14"/>
    <w:rsid w:val="00863023"/>
    <w:rsid w:val="00863D35"/>
    <w:rsid w:val="00866CB1"/>
    <w:rsid w:val="00867014"/>
    <w:rsid w:val="00867D01"/>
    <w:rsid w:val="0087095C"/>
    <w:rsid w:val="008715BE"/>
    <w:rsid w:val="008725FE"/>
    <w:rsid w:val="008727FE"/>
    <w:rsid w:val="0087383D"/>
    <w:rsid w:val="00874607"/>
    <w:rsid w:val="00874A53"/>
    <w:rsid w:val="00875848"/>
    <w:rsid w:val="0087705D"/>
    <w:rsid w:val="008772F1"/>
    <w:rsid w:val="008801AD"/>
    <w:rsid w:val="00880E07"/>
    <w:rsid w:val="0088189B"/>
    <w:rsid w:val="00881F45"/>
    <w:rsid w:val="00882785"/>
    <w:rsid w:val="00882C69"/>
    <w:rsid w:val="00884570"/>
    <w:rsid w:val="00884BC2"/>
    <w:rsid w:val="00885A4E"/>
    <w:rsid w:val="00885EC0"/>
    <w:rsid w:val="00890BA0"/>
    <w:rsid w:val="00890E81"/>
    <w:rsid w:val="00891CC5"/>
    <w:rsid w:val="00892A62"/>
    <w:rsid w:val="00892CA3"/>
    <w:rsid w:val="00893552"/>
    <w:rsid w:val="00894A12"/>
    <w:rsid w:val="00894FE2"/>
    <w:rsid w:val="008951C1"/>
    <w:rsid w:val="00895232"/>
    <w:rsid w:val="008A034F"/>
    <w:rsid w:val="008A09FE"/>
    <w:rsid w:val="008A0E32"/>
    <w:rsid w:val="008A1B9A"/>
    <w:rsid w:val="008A2883"/>
    <w:rsid w:val="008A2A3F"/>
    <w:rsid w:val="008A31C9"/>
    <w:rsid w:val="008A4671"/>
    <w:rsid w:val="008A4A94"/>
    <w:rsid w:val="008A57DC"/>
    <w:rsid w:val="008A6B79"/>
    <w:rsid w:val="008B00C8"/>
    <w:rsid w:val="008B00CF"/>
    <w:rsid w:val="008B0D09"/>
    <w:rsid w:val="008B1857"/>
    <w:rsid w:val="008B2496"/>
    <w:rsid w:val="008B37E3"/>
    <w:rsid w:val="008B418B"/>
    <w:rsid w:val="008B4E8A"/>
    <w:rsid w:val="008B5040"/>
    <w:rsid w:val="008B6752"/>
    <w:rsid w:val="008B6DC5"/>
    <w:rsid w:val="008B708F"/>
    <w:rsid w:val="008B725F"/>
    <w:rsid w:val="008C07B6"/>
    <w:rsid w:val="008C2374"/>
    <w:rsid w:val="008C2CCA"/>
    <w:rsid w:val="008C3AD3"/>
    <w:rsid w:val="008C60EA"/>
    <w:rsid w:val="008C62F0"/>
    <w:rsid w:val="008C64DF"/>
    <w:rsid w:val="008C7C5A"/>
    <w:rsid w:val="008D475C"/>
    <w:rsid w:val="008D555A"/>
    <w:rsid w:val="008D75E5"/>
    <w:rsid w:val="008D7AAA"/>
    <w:rsid w:val="008E02A8"/>
    <w:rsid w:val="008E0875"/>
    <w:rsid w:val="008E1E79"/>
    <w:rsid w:val="008E3545"/>
    <w:rsid w:val="008E379D"/>
    <w:rsid w:val="008E37EC"/>
    <w:rsid w:val="008E449A"/>
    <w:rsid w:val="008E4C8A"/>
    <w:rsid w:val="008E5997"/>
    <w:rsid w:val="008E5DD0"/>
    <w:rsid w:val="008E5FAD"/>
    <w:rsid w:val="008E6700"/>
    <w:rsid w:val="008E6B39"/>
    <w:rsid w:val="008E7404"/>
    <w:rsid w:val="008F211A"/>
    <w:rsid w:val="008F23C4"/>
    <w:rsid w:val="008F27BC"/>
    <w:rsid w:val="008F3025"/>
    <w:rsid w:val="008F4794"/>
    <w:rsid w:val="008F6FAF"/>
    <w:rsid w:val="009006A8"/>
    <w:rsid w:val="00900954"/>
    <w:rsid w:val="00902330"/>
    <w:rsid w:val="009029DD"/>
    <w:rsid w:val="00903C14"/>
    <w:rsid w:val="0090430B"/>
    <w:rsid w:val="00904718"/>
    <w:rsid w:val="00904B6C"/>
    <w:rsid w:val="00905428"/>
    <w:rsid w:val="0090722A"/>
    <w:rsid w:val="009074DF"/>
    <w:rsid w:val="00907DFA"/>
    <w:rsid w:val="009114B0"/>
    <w:rsid w:val="0091254D"/>
    <w:rsid w:val="00912811"/>
    <w:rsid w:val="00912FC9"/>
    <w:rsid w:val="00913686"/>
    <w:rsid w:val="00913B30"/>
    <w:rsid w:val="0091413E"/>
    <w:rsid w:val="00914EE3"/>
    <w:rsid w:val="00915233"/>
    <w:rsid w:val="00915330"/>
    <w:rsid w:val="0091576F"/>
    <w:rsid w:val="00916DE2"/>
    <w:rsid w:val="009170FD"/>
    <w:rsid w:val="00917B1C"/>
    <w:rsid w:val="00920090"/>
    <w:rsid w:val="00920E41"/>
    <w:rsid w:val="00921192"/>
    <w:rsid w:val="009230A7"/>
    <w:rsid w:val="009237F2"/>
    <w:rsid w:val="00923DB2"/>
    <w:rsid w:val="009272C9"/>
    <w:rsid w:val="00927B91"/>
    <w:rsid w:val="00930682"/>
    <w:rsid w:val="009318FB"/>
    <w:rsid w:val="00932C3D"/>
    <w:rsid w:val="00934917"/>
    <w:rsid w:val="00936F70"/>
    <w:rsid w:val="00937478"/>
    <w:rsid w:val="00937A83"/>
    <w:rsid w:val="0094016C"/>
    <w:rsid w:val="009417D1"/>
    <w:rsid w:val="0094292B"/>
    <w:rsid w:val="00942C7B"/>
    <w:rsid w:val="00942FA7"/>
    <w:rsid w:val="0094358D"/>
    <w:rsid w:val="009435E2"/>
    <w:rsid w:val="00945502"/>
    <w:rsid w:val="009461B9"/>
    <w:rsid w:val="00946D1B"/>
    <w:rsid w:val="00947562"/>
    <w:rsid w:val="009506D4"/>
    <w:rsid w:val="009506DF"/>
    <w:rsid w:val="009507D1"/>
    <w:rsid w:val="009521E2"/>
    <w:rsid w:val="0095551A"/>
    <w:rsid w:val="00955A4C"/>
    <w:rsid w:val="00955ADB"/>
    <w:rsid w:val="00956218"/>
    <w:rsid w:val="00956824"/>
    <w:rsid w:val="009606B6"/>
    <w:rsid w:val="009608C1"/>
    <w:rsid w:val="009622F4"/>
    <w:rsid w:val="00962B80"/>
    <w:rsid w:val="009635A7"/>
    <w:rsid w:val="00964A68"/>
    <w:rsid w:val="00965196"/>
    <w:rsid w:val="00965FD9"/>
    <w:rsid w:val="00967CD6"/>
    <w:rsid w:val="00971191"/>
    <w:rsid w:val="00971BB3"/>
    <w:rsid w:val="00973B29"/>
    <w:rsid w:val="00973E72"/>
    <w:rsid w:val="00974470"/>
    <w:rsid w:val="0097449D"/>
    <w:rsid w:val="00976F90"/>
    <w:rsid w:val="00977796"/>
    <w:rsid w:val="00977992"/>
    <w:rsid w:val="00977E66"/>
    <w:rsid w:val="00980997"/>
    <w:rsid w:val="00981EAB"/>
    <w:rsid w:val="0098303A"/>
    <w:rsid w:val="009831FD"/>
    <w:rsid w:val="0098320B"/>
    <w:rsid w:val="009853EC"/>
    <w:rsid w:val="00985496"/>
    <w:rsid w:val="00985C10"/>
    <w:rsid w:val="00986239"/>
    <w:rsid w:val="009871A0"/>
    <w:rsid w:val="0099000D"/>
    <w:rsid w:val="0099165B"/>
    <w:rsid w:val="009925A6"/>
    <w:rsid w:val="00992C02"/>
    <w:rsid w:val="009944F5"/>
    <w:rsid w:val="00994EF2"/>
    <w:rsid w:val="00994FF1"/>
    <w:rsid w:val="00996BBE"/>
    <w:rsid w:val="0099729F"/>
    <w:rsid w:val="009A10E0"/>
    <w:rsid w:val="009A123F"/>
    <w:rsid w:val="009A1415"/>
    <w:rsid w:val="009A2304"/>
    <w:rsid w:val="009A3661"/>
    <w:rsid w:val="009A4FCF"/>
    <w:rsid w:val="009A5339"/>
    <w:rsid w:val="009A580A"/>
    <w:rsid w:val="009A616C"/>
    <w:rsid w:val="009A6D5A"/>
    <w:rsid w:val="009A6EA7"/>
    <w:rsid w:val="009A7153"/>
    <w:rsid w:val="009B04B8"/>
    <w:rsid w:val="009B1891"/>
    <w:rsid w:val="009B2886"/>
    <w:rsid w:val="009B2C20"/>
    <w:rsid w:val="009B3BC7"/>
    <w:rsid w:val="009B4DBE"/>
    <w:rsid w:val="009B4F9F"/>
    <w:rsid w:val="009B5436"/>
    <w:rsid w:val="009B5FC3"/>
    <w:rsid w:val="009B70F1"/>
    <w:rsid w:val="009B7ED9"/>
    <w:rsid w:val="009C04E1"/>
    <w:rsid w:val="009C0BA4"/>
    <w:rsid w:val="009C1059"/>
    <w:rsid w:val="009C17C5"/>
    <w:rsid w:val="009C27B3"/>
    <w:rsid w:val="009C28E6"/>
    <w:rsid w:val="009C45EB"/>
    <w:rsid w:val="009C485E"/>
    <w:rsid w:val="009C65C3"/>
    <w:rsid w:val="009C661C"/>
    <w:rsid w:val="009C682A"/>
    <w:rsid w:val="009C68B2"/>
    <w:rsid w:val="009C6D56"/>
    <w:rsid w:val="009D0213"/>
    <w:rsid w:val="009D033A"/>
    <w:rsid w:val="009D101E"/>
    <w:rsid w:val="009D1E57"/>
    <w:rsid w:val="009D263C"/>
    <w:rsid w:val="009D40D9"/>
    <w:rsid w:val="009D6D8F"/>
    <w:rsid w:val="009D7366"/>
    <w:rsid w:val="009D7F97"/>
    <w:rsid w:val="009E2911"/>
    <w:rsid w:val="009E300C"/>
    <w:rsid w:val="009E3648"/>
    <w:rsid w:val="009E4C92"/>
    <w:rsid w:val="009E65F6"/>
    <w:rsid w:val="009F0FF7"/>
    <w:rsid w:val="009F1369"/>
    <w:rsid w:val="009F27EF"/>
    <w:rsid w:val="009F2AF2"/>
    <w:rsid w:val="009F2F75"/>
    <w:rsid w:val="009F37A6"/>
    <w:rsid w:val="009F3ACB"/>
    <w:rsid w:val="009F3C7D"/>
    <w:rsid w:val="009F4B77"/>
    <w:rsid w:val="009F4CCC"/>
    <w:rsid w:val="009F542A"/>
    <w:rsid w:val="009F59DF"/>
    <w:rsid w:val="00A01235"/>
    <w:rsid w:val="00A014BA"/>
    <w:rsid w:val="00A01692"/>
    <w:rsid w:val="00A01D66"/>
    <w:rsid w:val="00A026C4"/>
    <w:rsid w:val="00A02A83"/>
    <w:rsid w:val="00A030D1"/>
    <w:rsid w:val="00A03E58"/>
    <w:rsid w:val="00A05D5D"/>
    <w:rsid w:val="00A11421"/>
    <w:rsid w:val="00A11A0F"/>
    <w:rsid w:val="00A11C55"/>
    <w:rsid w:val="00A11D6A"/>
    <w:rsid w:val="00A134A0"/>
    <w:rsid w:val="00A15496"/>
    <w:rsid w:val="00A15D4E"/>
    <w:rsid w:val="00A160D9"/>
    <w:rsid w:val="00A17365"/>
    <w:rsid w:val="00A17947"/>
    <w:rsid w:val="00A21275"/>
    <w:rsid w:val="00A22B4F"/>
    <w:rsid w:val="00A22ECD"/>
    <w:rsid w:val="00A23374"/>
    <w:rsid w:val="00A24E67"/>
    <w:rsid w:val="00A25192"/>
    <w:rsid w:val="00A25E7E"/>
    <w:rsid w:val="00A266FD"/>
    <w:rsid w:val="00A26D4F"/>
    <w:rsid w:val="00A26DB1"/>
    <w:rsid w:val="00A26F07"/>
    <w:rsid w:val="00A270B6"/>
    <w:rsid w:val="00A304E6"/>
    <w:rsid w:val="00A31DD7"/>
    <w:rsid w:val="00A32C59"/>
    <w:rsid w:val="00A33E5C"/>
    <w:rsid w:val="00A346C3"/>
    <w:rsid w:val="00A34B32"/>
    <w:rsid w:val="00A35C74"/>
    <w:rsid w:val="00A36D2A"/>
    <w:rsid w:val="00A37A10"/>
    <w:rsid w:val="00A37C62"/>
    <w:rsid w:val="00A409EB"/>
    <w:rsid w:val="00A40CDF"/>
    <w:rsid w:val="00A40D7A"/>
    <w:rsid w:val="00A4106C"/>
    <w:rsid w:val="00A41FAB"/>
    <w:rsid w:val="00A426C2"/>
    <w:rsid w:val="00A434C0"/>
    <w:rsid w:val="00A456A2"/>
    <w:rsid w:val="00A45D7F"/>
    <w:rsid w:val="00A466A3"/>
    <w:rsid w:val="00A515C7"/>
    <w:rsid w:val="00A52D2F"/>
    <w:rsid w:val="00A539BE"/>
    <w:rsid w:val="00A55B0E"/>
    <w:rsid w:val="00A560E2"/>
    <w:rsid w:val="00A604C0"/>
    <w:rsid w:val="00A61194"/>
    <w:rsid w:val="00A615CC"/>
    <w:rsid w:val="00A625B3"/>
    <w:rsid w:val="00A648C1"/>
    <w:rsid w:val="00A653D2"/>
    <w:rsid w:val="00A66AAA"/>
    <w:rsid w:val="00A679E1"/>
    <w:rsid w:val="00A700F1"/>
    <w:rsid w:val="00A70B4C"/>
    <w:rsid w:val="00A711F5"/>
    <w:rsid w:val="00A71969"/>
    <w:rsid w:val="00A719F0"/>
    <w:rsid w:val="00A720E4"/>
    <w:rsid w:val="00A734D0"/>
    <w:rsid w:val="00A739B2"/>
    <w:rsid w:val="00A73AFC"/>
    <w:rsid w:val="00A73D63"/>
    <w:rsid w:val="00A749E5"/>
    <w:rsid w:val="00A763A4"/>
    <w:rsid w:val="00A770F3"/>
    <w:rsid w:val="00A7726B"/>
    <w:rsid w:val="00A8065E"/>
    <w:rsid w:val="00A81050"/>
    <w:rsid w:val="00A81428"/>
    <w:rsid w:val="00A8193E"/>
    <w:rsid w:val="00A82635"/>
    <w:rsid w:val="00A8516C"/>
    <w:rsid w:val="00A8630A"/>
    <w:rsid w:val="00A87157"/>
    <w:rsid w:val="00A911FB"/>
    <w:rsid w:val="00A91490"/>
    <w:rsid w:val="00A94DA5"/>
    <w:rsid w:val="00A94F7D"/>
    <w:rsid w:val="00A951FF"/>
    <w:rsid w:val="00A9576F"/>
    <w:rsid w:val="00A95C84"/>
    <w:rsid w:val="00A95E06"/>
    <w:rsid w:val="00A95F18"/>
    <w:rsid w:val="00A960F8"/>
    <w:rsid w:val="00AA11AE"/>
    <w:rsid w:val="00AA1B8A"/>
    <w:rsid w:val="00AA1FB7"/>
    <w:rsid w:val="00AA24D4"/>
    <w:rsid w:val="00AA2BFD"/>
    <w:rsid w:val="00AA2F12"/>
    <w:rsid w:val="00AA4901"/>
    <w:rsid w:val="00AA4D9E"/>
    <w:rsid w:val="00AA53FA"/>
    <w:rsid w:val="00AA5D9F"/>
    <w:rsid w:val="00AA776A"/>
    <w:rsid w:val="00AA7FC4"/>
    <w:rsid w:val="00AB067C"/>
    <w:rsid w:val="00AB1B98"/>
    <w:rsid w:val="00AB242D"/>
    <w:rsid w:val="00AB26FE"/>
    <w:rsid w:val="00AB2B5F"/>
    <w:rsid w:val="00AB2E6D"/>
    <w:rsid w:val="00AB3BA3"/>
    <w:rsid w:val="00AB3FEE"/>
    <w:rsid w:val="00AB5656"/>
    <w:rsid w:val="00AB5744"/>
    <w:rsid w:val="00AB7C0B"/>
    <w:rsid w:val="00AC04B7"/>
    <w:rsid w:val="00AC0C38"/>
    <w:rsid w:val="00AC1384"/>
    <w:rsid w:val="00AC1659"/>
    <w:rsid w:val="00AC1DCD"/>
    <w:rsid w:val="00AC2163"/>
    <w:rsid w:val="00AC2B8D"/>
    <w:rsid w:val="00AC763F"/>
    <w:rsid w:val="00AC7AC9"/>
    <w:rsid w:val="00AD13E3"/>
    <w:rsid w:val="00AD2227"/>
    <w:rsid w:val="00AD2248"/>
    <w:rsid w:val="00AD24BE"/>
    <w:rsid w:val="00AD2562"/>
    <w:rsid w:val="00AD36F5"/>
    <w:rsid w:val="00AD4D36"/>
    <w:rsid w:val="00AD5B60"/>
    <w:rsid w:val="00AD6320"/>
    <w:rsid w:val="00AD65DC"/>
    <w:rsid w:val="00AD6ABB"/>
    <w:rsid w:val="00AD7757"/>
    <w:rsid w:val="00AD7A46"/>
    <w:rsid w:val="00AE0FB6"/>
    <w:rsid w:val="00AE1C70"/>
    <w:rsid w:val="00AE35AA"/>
    <w:rsid w:val="00AE385C"/>
    <w:rsid w:val="00AE49A1"/>
    <w:rsid w:val="00AE56A2"/>
    <w:rsid w:val="00AE593B"/>
    <w:rsid w:val="00AE64DE"/>
    <w:rsid w:val="00AE65E4"/>
    <w:rsid w:val="00AE6AF7"/>
    <w:rsid w:val="00AE7761"/>
    <w:rsid w:val="00AE7AFF"/>
    <w:rsid w:val="00AE7EDF"/>
    <w:rsid w:val="00AF0F0B"/>
    <w:rsid w:val="00AF275C"/>
    <w:rsid w:val="00AF2C43"/>
    <w:rsid w:val="00AF4264"/>
    <w:rsid w:val="00AF705E"/>
    <w:rsid w:val="00AF796B"/>
    <w:rsid w:val="00AF7B9D"/>
    <w:rsid w:val="00B01868"/>
    <w:rsid w:val="00B01B95"/>
    <w:rsid w:val="00B01C2F"/>
    <w:rsid w:val="00B01DBC"/>
    <w:rsid w:val="00B024A2"/>
    <w:rsid w:val="00B02EBD"/>
    <w:rsid w:val="00B04292"/>
    <w:rsid w:val="00B0657F"/>
    <w:rsid w:val="00B06846"/>
    <w:rsid w:val="00B0693B"/>
    <w:rsid w:val="00B12C89"/>
    <w:rsid w:val="00B1483E"/>
    <w:rsid w:val="00B15EE2"/>
    <w:rsid w:val="00B163F9"/>
    <w:rsid w:val="00B16C5E"/>
    <w:rsid w:val="00B171C9"/>
    <w:rsid w:val="00B17FD5"/>
    <w:rsid w:val="00B2019B"/>
    <w:rsid w:val="00B22267"/>
    <w:rsid w:val="00B22892"/>
    <w:rsid w:val="00B228DC"/>
    <w:rsid w:val="00B237B0"/>
    <w:rsid w:val="00B254AA"/>
    <w:rsid w:val="00B256F9"/>
    <w:rsid w:val="00B2575D"/>
    <w:rsid w:val="00B25DF5"/>
    <w:rsid w:val="00B26DB0"/>
    <w:rsid w:val="00B26F3A"/>
    <w:rsid w:val="00B30177"/>
    <w:rsid w:val="00B31550"/>
    <w:rsid w:val="00B33A25"/>
    <w:rsid w:val="00B33F36"/>
    <w:rsid w:val="00B34DB7"/>
    <w:rsid w:val="00B36218"/>
    <w:rsid w:val="00B36258"/>
    <w:rsid w:val="00B3714C"/>
    <w:rsid w:val="00B40FD7"/>
    <w:rsid w:val="00B419E7"/>
    <w:rsid w:val="00B423F0"/>
    <w:rsid w:val="00B43EE3"/>
    <w:rsid w:val="00B451AD"/>
    <w:rsid w:val="00B45208"/>
    <w:rsid w:val="00B46C0D"/>
    <w:rsid w:val="00B46DBF"/>
    <w:rsid w:val="00B474B0"/>
    <w:rsid w:val="00B4760B"/>
    <w:rsid w:val="00B50226"/>
    <w:rsid w:val="00B510E9"/>
    <w:rsid w:val="00B5132A"/>
    <w:rsid w:val="00B52BA6"/>
    <w:rsid w:val="00B52CEA"/>
    <w:rsid w:val="00B53E36"/>
    <w:rsid w:val="00B54C68"/>
    <w:rsid w:val="00B54D41"/>
    <w:rsid w:val="00B56234"/>
    <w:rsid w:val="00B566C7"/>
    <w:rsid w:val="00B56736"/>
    <w:rsid w:val="00B57C0C"/>
    <w:rsid w:val="00B611B1"/>
    <w:rsid w:val="00B616C8"/>
    <w:rsid w:val="00B62E5A"/>
    <w:rsid w:val="00B64406"/>
    <w:rsid w:val="00B65F25"/>
    <w:rsid w:val="00B6634D"/>
    <w:rsid w:val="00B66587"/>
    <w:rsid w:val="00B668F7"/>
    <w:rsid w:val="00B670FE"/>
    <w:rsid w:val="00B6775C"/>
    <w:rsid w:val="00B67DBE"/>
    <w:rsid w:val="00B7036E"/>
    <w:rsid w:val="00B72190"/>
    <w:rsid w:val="00B731FE"/>
    <w:rsid w:val="00B74483"/>
    <w:rsid w:val="00B7586E"/>
    <w:rsid w:val="00B75971"/>
    <w:rsid w:val="00B76672"/>
    <w:rsid w:val="00B77F1F"/>
    <w:rsid w:val="00B77F2F"/>
    <w:rsid w:val="00B77FF8"/>
    <w:rsid w:val="00B805F8"/>
    <w:rsid w:val="00B831CA"/>
    <w:rsid w:val="00B83954"/>
    <w:rsid w:val="00B849B1"/>
    <w:rsid w:val="00B856FB"/>
    <w:rsid w:val="00B85FAC"/>
    <w:rsid w:val="00B8613F"/>
    <w:rsid w:val="00B91B71"/>
    <w:rsid w:val="00B92486"/>
    <w:rsid w:val="00B9290E"/>
    <w:rsid w:val="00B9358E"/>
    <w:rsid w:val="00B94A5E"/>
    <w:rsid w:val="00B95D72"/>
    <w:rsid w:val="00B95EC3"/>
    <w:rsid w:val="00B9621F"/>
    <w:rsid w:val="00B97E67"/>
    <w:rsid w:val="00BA0509"/>
    <w:rsid w:val="00BA1666"/>
    <w:rsid w:val="00BA1E21"/>
    <w:rsid w:val="00BA25F5"/>
    <w:rsid w:val="00BA397B"/>
    <w:rsid w:val="00BA3A01"/>
    <w:rsid w:val="00BA44B3"/>
    <w:rsid w:val="00BA4AF6"/>
    <w:rsid w:val="00BA4F74"/>
    <w:rsid w:val="00BA538B"/>
    <w:rsid w:val="00BA54CA"/>
    <w:rsid w:val="00BA6114"/>
    <w:rsid w:val="00BA6229"/>
    <w:rsid w:val="00BA62D3"/>
    <w:rsid w:val="00BA661D"/>
    <w:rsid w:val="00BA6C51"/>
    <w:rsid w:val="00BA74FE"/>
    <w:rsid w:val="00BB0C58"/>
    <w:rsid w:val="00BB1F08"/>
    <w:rsid w:val="00BB381E"/>
    <w:rsid w:val="00BB46B9"/>
    <w:rsid w:val="00BB47CB"/>
    <w:rsid w:val="00BB6260"/>
    <w:rsid w:val="00BB6962"/>
    <w:rsid w:val="00BB6BFD"/>
    <w:rsid w:val="00BC0158"/>
    <w:rsid w:val="00BC021B"/>
    <w:rsid w:val="00BC075B"/>
    <w:rsid w:val="00BC0E30"/>
    <w:rsid w:val="00BC1CE4"/>
    <w:rsid w:val="00BC222F"/>
    <w:rsid w:val="00BC27C5"/>
    <w:rsid w:val="00BC2BC9"/>
    <w:rsid w:val="00BC3645"/>
    <w:rsid w:val="00BC44AA"/>
    <w:rsid w:val="00BC559E"/>
    <w:rsid w:val="00BC563F"/>
    <w:rsid w:val="00BC71EE"/>
    <w:rsid w:val="00BC7ECE"/>
    <w:rsid w:val="00BD034B"/>
    <w:rsid w:val="00BD0A76"/>
    <w:rsid w:val="00BD0DB2"/>
    <w:rsid w:val="00BD0E65"/>
    <w:rsid w:val="00BD17C1"/>
    <w:rsid w:val="00BD1CE4"/>
    <w:rsid w:val="00BD264D"/>
    <w:rsid w:val="00BD2677"/>
    <w:rsid w:val="00BD2D21"/>
    <w:rsid w:val="00BD351D"/>
    <w:rsid w:val="00BD5732"/>
    <w:rsid w:val="00BD6DB1"/>
    <w:rsid w:val="00BD7A93"/>
    <w:rsid w:val="00BD7CBA"/>
    <w:rsid w:val="00BE0690"/>
    <w:rsid w:val="00BE073D"/>
    <w:rsid w:val="00BE0740"/>
    <w:rsid w:val="00BE0909"/>
    <w:rsid w:val="00BE0C26"/>
    <w:rsid w:val="00BE16C2"/>
    <w:rsid w:val="00BE1B55"/>
    <w:rsid w:val="00BE20CE"/>
    <w:rsid w:val="00BE22A5"/>
    <w:rsid w:val="00BE32B8"/>
    <w:rsid w:val="00BE3C13"/>
    <w:rsid w:val="00BE4C75"/>
    <w:rsid w:val="00BE5B4D"/>
    <w:rsid w:val="00BF046A"/>
    <w:rsid w:val="00BF0728"/>
    <w:rsid w:val="00BF1681"/>
    <w:rsid w:val="00BF2606"/>
    <w:rsid w:val="00BF37EC"/>
    <w:rsid w:val="00BF43EA"/>
    <w:rsid w:val="00BF4E20"/>
    <w:rsid w:val="00BF4FE1"/>
    <w:rsid w:val="00BF504D"/>
    <w:rsid w:val="00BF780D"/>
    <w:rsid w:val="00C0004A"/>
    <w:rsid w:val="00C02AB9"/>
    <w:rsid w:val="00C03007"/>
    <w:rsid w:val="00C04BE7"/>
    <w:rsid w:val="00C04EA5"/>
    <w:rsid w:val="00C05672"/>
    <w:rsid w:val="00C0579C"/>
    <w:rsid w:val="00C10BB6"/>
    <w:rsid w:val="00C10C17"/>
    <w:rsid w:val="00C10FCE"/>
    <w:rsid w:val="00C12650"/>
    <w:rsid w:val="00C13A3F"/>
    <w:rsid w:val="00C149A4"/>
    <w:rsid w:val="00C161AF"/>
    <w:rsid w:val="00C16796"/>
    <w:rsid w:val="00C17B02"/>
    <w:rsid w:val="00C17C90"/>
    <w:rsid w:val="00C17F9D"/>
    <w:rsid w:val="00C20601"/>
    <w:rsid w:val="00C21234"/>
    <w:rsid w:val="00C217E6"/>
    <w:rsid w:val="00C219EB"/>
    <w:rsid w:val="00C21D4D"/>
    <w:rsid w:val="00C22196"/>
    <w:rsid w:val="00C2335A"/>
    <w:rsid w:val="00C236BC"/>
    <w:rsid w:val="00C245AF"/>
    <w:rsid w:val="00C249D7"/>
    <w:rsid w:val="00C2521C"/>
    <w:rsid w:val="00C25914"/>
    <w:rsid w:val="00C25EE1"/>
    <w:rsid w:val="00C260C3"/>
    <w:rsid w:val="00C26527"/>
    <w:rsid w:val="00C26FFD"/>
    <w:rsid w:val="00C2780E"/>
    <w:rsid w:val="00C305D7"/>
    <w:rsid w:val="00C3093D"/>
    <w:rsid w:val="00C30F2E"/>
    <w:rsid w:val="00C3235D"/>
    <w:rsid w:val="00C32E83"/>
    <w:rsid w:val="00C32F5A"/>
    <w:rsid w:val="00C344E0"/>
    <w:rsid w:val="00C34B83"/>
    <w:rsid w:val="00C40206"/>
    <w:rsid w:val="00C414C2"/>
    <w:rsid w:val="00C418D5"/>
    <w:rsid w:val="00C424A7"/>
    <w:rsid w:val="00C42A29"/>
    <w:rsid w:val="00C436FC"/>
    <w:rsid w:val="00C447AF"/>
    <w:rsid w:val="00C459E7"/>
    <w:rsid w:val="00C45C4F"/>
    <w:rsid w:val="00C46725"/>
    <w:rsid w:val="00C46BCF"/>
    <w:rsid w:val="00C474EF"/>
    <w:rsid w:val="00C478F5"/>
    <w:rsid w:val="00C47F50"/>
    <w:rsid w:val="00C50DB7"/>
    <w:rsid w:val="00C51502"/>
    <w:rsid w:val="00C54CF3"/>
    <w:rsid w:val="00C54EFA"/>
    <w:rsid w:val="00C56282"/>
    <w:rsid w:val="00C56C57"/>
    <w:rsid w:val="00C56EE6"/>
    <w:rsid w:val="00C601B7"/>
    <w:rsid w:val="00C607FD"/>
    <w:rsid w:val="00C61728"/>
    <w:rsid w:val="00C6208E"/>
    <w:rsid w:val="00C62090"/>
    <w:rsid w:val="00C6239B"/>
    <w:rsid w:val="00C64645"/>
    <w:rsid w:val="00C65681"/>
    <w:rsid w:val="00C65756"/>
    <w:rsid w:val="00C65CE4"/>
    <w:rsid w:val="00C67562"/>
    <w:rsid w:val="00C70537"/>
    <w:rsid w:val="00C71917"/>
    <w:rsid w:val="00C72637"/>
    <w:rsid w:val="00C729A1"/>
    <w:rsid w:val="00C72E9C"/>
    <w:rsid w:val="00C73662"/>
    <w:rsid w:val="00C73D72"/>
    <w:rsid w:val="00C7414D"/>
    <w:rsid w:val="00C74436"/>
    <w:rsid w:val="00C759FA"/>
    <w:rsid w:val="00C76B7F"/>
    <w:rsid w:val="00C76EF8"/>
    <w:rsid w:val="00C772C4"/>
    <w:rsid w:val="00C77838"/>
    <w:rsid w:val="00C80782"/>
    <w:rsid w:val="00C80B22"/>
    <w:rsid w:val="00C8108A"/>
    <w:rsid w:val="00C8115A"/>
    <w:rsid w:val="00C8270C"/>
    <w:rsid w:val="00C82D4D"/>
    <w:rsid w:val="00C82E48"/>
    <w:rsid w:val="00C8411C"/>
    <w:rsid w:val="00C85498"/>
    <w:rsid w:val="00C86002"/>
    <w:rsid w:val="00C86355"/>
    <w:rsid w:val="00C8670A"/>
    <w:rsid w:val="00C86FE9"/>
    <w:rsid w:val="00C87536"/>
    <w:rsid w:val="00C879F0"/>
    <w:rsid w:val="00C9030C"/>
    <w:rsid w:val="00C909C1"/>
    <w:rsid w:val="00C90DBF"/>
    <w:rsid w:val="00C91C8B"/>
    <w:rsid w:val="00C91E9B"/>
    <w:rsid w:val="00C91FBE"/>
    <w:rsid w:val="00C935E7"/>
    <w:rsid w:val="00C938F5"/>
    <w:rsid w:val="00C93A12"/>
    <w:rsid w:val="00C94812"/>
    <w:rsid w:val="00C96EAA"/>
    <w:rsid w:val="00C96F1A"/>
    <w:rsid w:val="00C975E6"/>
    <w:rsid w:val="00C978C4"/>
    <w:rsid w:val="00CA0BFF"/>
    <w:rsid w:val="00CA27DB"/>
    <w:rsid w:val="00CA2D5C"/>
    <w:rsid w:val="00CA3666"/>
    <w:rsid w:val="00CA42AB"/>
    <w:rsid w:val="00CA5382"/>
    <w:rsid w:val="00CA73B0"/>
    <w:rsid w:val="00CA7833"/>
    <w:rsid w:val="00CA7A42"/>
    <w:rsid w:val="00CB0446"/>
    <w:rsid w:val="00CB1180"/>
    <w:rsid w:val="00CB2447"/>
    <w:rsid w:val="00CB2FA2"/>
    <w:rsid w:val="00CB3A1E"/>
    <w:rsid w:val="00CB42C4"/>
    <w:rsid w:val="00CB4BFF"/>
    <w:rsid w:val="00CB4CA9"/>
    <w:rsid w:val="00CB60C0"/>
    <w:rsid w:val="00CB70E1"/>
    <w:rsid w:val="00CB7941"/>
    <w:rsid w:val="00CC13CE"/>
    <w:rsid w:val="00CC19F4"/>
    <w:rsid w:val="00CC233A"/>
    <w:rsid w:val="00CC2B34"/>
    <w:rsid w:val="00CC3BDC"/>
    <w:rsid w:val="00CC6F6B"/>
    <w:rsid w:val="00CD0B04"/>
    <w:rsid w:val="00CD0CE3"/>
    <w:rsid w:val="00CD2AE0"/>
    <w:rsid w:val="00CD6012"/>
    <w:rsid w:val="00CD6629"/>
    <w:rsid w:val="00CD6CEC"/>
    <w:rsid w:val="00CE1077"/>
    <w:rsid w:val="00CE39F7"/>
    <w:rsid w:val="00CE42F3"/>
    <w:rsid w:val="00CE549A"/>
    <w:rsid w:val="00CE66C6"/>
    <w:rsid w:val="00CE6CAC"/>
    <w:rsid w:val="00CF1D28"/>
    <w:rsid w:val="00CF1E34"/>
    <w:rsid w:val="00CF1F29"/>
    <w:rsid w:val="00CF1F9A"/>
    <w:rsid w:val="00CF224D"/>
    <w:rsid w:val="00CF2421"/>
    <w:rsid w:val="00CF2E80"/>
    <w:rsid w:val="00CF30AF"/>
    <w:rsid w:val="00CF3F84"/>
    <w:rsid w:val="00CF4773"/>
    <w:rsid w:val="00CF4988"/>
    <w:rsid w:val="00CF5E93"/>
    <w:rsid w:val="00CF6261"/>
    <w:rsid w:val="00CF661A"/>
    <w:rsid w:val="00CF6A8D"/>
    <w:rsid w:val="00CF72A0"/>
    <w:rsid w:val="00D00125"/>
    <w:rsid w:val="00D0054C"/>
    <w:rsid w:val="00D012B8"/>
    <w:rsid w:val="00D01798"/>
    <w:rsid w:val="00D021EA"/>
    <w:rsid w:val="00D022ED"/>
    <w:rsid w:val="00D030B5"/>
    <w:rsid w:val="00D0361B"/>
    <w:rsid w:val="00D04A4C"/>
    <w:rsid w:val="00D06091"/>
    <w:rsid w:val="00D066BB"/>
    <w:rsid w:val="00D10E5D"/>
    <w:rsid w:val="00D11003"/>
    <w:rsid w:val="00D130C3"/>
    <w:rsid w:val="00D14119"/>
    <w:rsid w:val="00D149C6"/>
    <w:rsid w:val="00D15CC3"/>
    <w:rsid w:val="00D1725E"/>
    <w:rsid w:val="00D2084E"/>
    <w:rsid w:val="00D23454"/>
    <w:rsid w:val="00D24AC9"/>
    <w:rsid w:val="00D2568D"/>
    <w:rsid w:val="00D258D9"/>
    <w:rsid w:val="00D30EEC"/>
    <w:rsid w:val="00D31594"/>
    <w:rsid w:val="00D32696"/>
    <w:rsid w:val="00D32B4F"/>
    <w:rsid w:val="00D34775"/>
    <w:rsid w:val="00D35C8D"/>
    <w:rsid w:val="00D3610A"/>
    <w:rsid w:val="00D36A8C"/>
    <w:rsid w:val="00D4007B"/>
    <w:rsid w:val="00D40FB2"/>
    <w:rsid w:val="00D4180E"/>
    <w:rsid w:val="00D41FEC"/>
    <w:rsid w:val="00D4417C"/>
    <w:rsid w:val="00D47134"/>
    <w:rsid w:val="00D479AC"/>
    <w:rsid w:val="00D504C9"/>
    <w:rsid w:val="00D518E9"/>
    <w:rsid w:val="00D5193A"/>
    <w:rsid w:val="00D51A45"/>
    <w:rsid w:val="00D51B38"/>
    <w:rsid w:val="00D521C4"/>
    <w:rsid w:val="00D53B53"/>
    <w:rsid w:val="00D5446A"/>
    <w:rsid w:val="00D5534F"/>
    <w:rsid w:val="00D55532"/>
    <w:rsid w:val="00D55813"/>
    <w:rsid w:val="00D55C7B"/>
    <w:rsid w:val="00D56556"/>
    <w:rsid w:val="00D603C0"/>
    <w:rsid w:val="00D603FF"/>
    <w:rsid w:val="00D6275B"/>
    <w:rsid w:val="00D6323E"/>
    <w:rsid w:val="00D657B5"/>
    <w:rsid w:val="00D65B5D"/>
    <w:rsid w:val="00D65BC5"/>
    <w:rsid w:val="00D66F9E"/>
    <w:rsid w:val="00D70783"/>
    <w:rsid w:val="00D7156F"/>
    <w:rsid w:val="00D72F9E"/>
    <w:rsid w:val="00D731F0"/>
    <w:rsid w:val="00D7372A"/>
    <w:rsid w:val="00D73C4A"/>
    <w:rsid w:val="00D74A99"/>
    <w:rsid w:val="00D74C9D"/>
    <w:rsid w:val="00D767F8"/>
    <w:rsid w:val="00D7690C"/>
    <w:rsid w:val="00D77362"/>
    <w:rsid w:val="00D808A9"/>
    <w:rsid w:val="00D81186"/>
    <w:rsid w:val="00D815DB"/>
    <w:rsid w:val="00D8254E"/>
    <w:rsid w:val="00D82C3F"/>
    <w:rsid w:val="00D83366"/>
    <w:rsid w:val="00D8354A"/>
    <w:rsid w:val="00D83580"/>
    <w:rsid w:val="00D8504D"/>
    <w:rsid w:val="00D86C1B"/>
    <w:rsid w:val="00D87099"/>
    <w:rsid w:val="00D87DEE"/>
    <w:rsid w:val="00D92180"/>
    <w:rsid w:val="00D92971"/>
    <w:rsid w:val="00D947BC"/>
    <w:rsid w:val="00D94DCE"/>
    <w:rsid w:val="00D94ECB"/>
    <w:rsid w:val="00D958BC"/>
    <w:rsid w:val="00D97B1C"/>
    <w:rsid w:val="00D97BDC"/>
    <w:rsid w:val="00D97C13"/>
    <w:rsid w:val="00DA0102"/>
    <w:rsid w:val="00DA0224"/>
    <w:rsid w:val="00DA0E29"/>
    <w:rsid w:val="00DA1036"/>
    <w:rsid w:val="00DA2366"/>
    <w:rsid w:val="00DA3124"/>
    <w:rsid w:val="00DA3635"/>
    <w:rsid w:val="00DA3EE6"/>
    <w:rsid w:val="00DA4429"/>
    <w:rsid w:val="00DA4FE8"/>
    <w:rsid w:val="00DA556E"/>
    <w:rsid w:val="00DA64B4"/>
    <w:rsid w:val="00DA7C92"/>
    <w:rsid w:val="00DB009A"/>
    <w:rsid w:val="00DB176F"/>
    <w:rsid w:val="00DB4BE4"/>
    <w:rsid w:val="00DB4E6F"/>
    <w:rsid w:val="00DB5B7C"/>
    <w:rsid w:val="00DB7DA7"/>
    <w:rsid w:val="00DC0242"/>
    <w:rsid w:val="00DC097D"/>
    <w:rsid w:val="00DC114E"/>
    <w:rsid w:val="00DC1350"/>
    <w:rsid w:val="00DC3066"/>
    <w:rsid w:val="00DC3A35"/>
    <w:rsid w:val="00DC3CF6"/>
    <w:rsid w:val="00DC42F3"/>
    <w:rsid w:val="00DC51D0"/>
    <w:rsid w:val="00DC67F8"/>
    <w:rsid w:val="00DC7698"/>
    <w:rsid w:val="00DC77E6"/>
    <w:rsid w:val="00DC7AB9"/>
    <w:rsid w:val="00DC7B0D"/>
    <w:rsid w:val="00DD03B8"/>
    <w:rsid w:val="00DD05FE"/>
    <w:rsid w:val="00DD0BCF"/>
    <w:rsid w:val="00DD0FEA"/>
    <w:rsid w:val="00DD1E1B"/>
    <w:rsid w:val="00DD2378"/>
    <w:rsid w:val="00DD245F"/>
    <w:rsid w:val="00DD2636"/>
    <w:rsid w:val="00DD3AD3"/>
    <w:rsid w:val="00DD3CCD"/>
    <w:rsid w:val="00DD42FB"/>
    <w:rsid w:val="00DD4861"/>
    <w:rsid w:val="00DD4F1C"/>
    <w:rsid w:val="00DD6FEE"/>
    <w:rsid w:val="00DD7776"/>
    <w:rsid w:val="00DD7B10"/>
    <w:rsid w:val="00DE11B3"/>
    <w:rsid w:val="00DE129B"/>
    <w:rsid w:val="00DE1AF2"/>
    <w:rsid w:val="00DE444F"/>
    <w:rsid w:val="00DE4E87"/>
    <w:rsid w:val="00DE69E5"/>
    <w:rsid w:val="00DE7711"/>
    <w:rsid w:val="00DF0083"/>
    <w:rsid w:val="00DF1956"/>
    <w:rsid w:val="00DF45A0"/>
    <w:rsid w:val="00DF4DC1"/>
    <w:rsid w:val="00DF5EE4"/>
    <w:rsid w:val="00DF6105"/>
    <w:rsid w:val="00DF6F49"/>
    <w:rsid w:val="00DF734E"/>
    <w:rsid w:val="00DF78E7"/>
    <w:rsid w:val="00E00A72"/>
    <w:rsid w:val="00E01A4D"/>
    <w:rsid w:val="00E03A6C"/>
    <w:rsid w:val="00E04995"/>
    <w:rsid w:val="00E05975"/>
    <w:rsid w:val="00E05C25"/>
    <w:rsid w:val="00E06042"/>
    <w:rsid w:val="00E062FF"/>
    <w:rsid w:val="00E063C3"/>
    <w:rsid w:val="00E06445"/>
    <w:rsid w:val="00E06C67"/>
    <w:rsid w:val="00E10F8E"/>
    <w:rsid w:val="00E1108E"/>
    <w:rsid w:val="00E112E3"/>
    <w:rsid w:val="00E118A1"/>
    <w:rsid w:val="00E11A8A"/>
    <w:rsid w:val="00E121AC"/>
    <w:rsid w:val="00E1280A"/>
    <w:rsid w:val="00E12BDB"/>
    <w:rsid w:val="00E14B04"/>
    <w:rsid w:val="00E14E48"/>
    <w:rsid w:val="00E166B6"/>
    <w:rsid w:val="00E1681D"/>
    <w:rsid w:val="00E16AC5"/>
    <w:rsid w:val="00E16EFB"/>
    <w:rsid w:val="00E20D43"/>
    <w:rsid w:val="00E223A0"/>
    <w:rsid w:val="00E22D40"/>
    <w:rsid w:val="00E23869"/>
    <w:rsid w:val="00E25475"/>
    <w:rsid w:val="00E255BD"/>
    <w:rsid w:val="00E30665"/>
    <w:rsid w:val="00E309FE"/>
    <w:rsid w:val="00E317AC"/>
    <w:rsid w:val="00E31932"/>
    <w:rsid w:val="00E31AB9"/>
    <w:rsid w:val="00E32285"/>
    <w:rsid w:val="00E32902"/>
    <w:rsid w:val="00E32EA2"/>
    <w:rsid w:val="00E32FD3"/>
    <w:rsid w:val="00E34AA7"/>
    <w:rsid w:val="00E34CBA"/>
    <w:rsid w:val="00E35214"/>
    <w:rsid w:val="00E373A1"/>
    <w:rsid w:val="00E404F3"/>
    <w:rsid w:val="00E40635"/>
    <w:rsid w:val="00E408C5"/>
    <w:rsid w:val="00E41196"/>
    <w:rsid w:val="00E41E6D"/>
    <w:rsid w:val="00E43DFA"/>
    <w:rsid w:val="00E45071"/>
    <w:rsid w:val="00E45A99"/>
    <w:rsid w:val="00E47DA1"/>
    <w:rsid w:val="00E50493"/>
    <w:rsid w:val="00E50EAE"/>
    <w:rsid w:val="00E51327"/>
    <w:rsid w:val="00E51C70"/>
    <w:rsid w:val="00E5436F"/>
    <w:rsid w:val="00E54434"/>
    <w:rsid w:val="00E5535A"/>
    <w:rsid w:val="00E5539E"/>
    <w:rsid w:val="00E55986"/>
    <w:rsid w:val="00E55987"/>
    <w:rsid w:val="00E5671E"/>
    <w:rsid w:val="00E612AD"/>
    <w:rsid w:val="00E61F54"/>
    <w:rsid w:val="00E624C7"/>
    <w:rsid w:val="00E624D3"/>
    <w:rsid w:val="00E675CD"/>
    <w:rsid w:val="00E67A84"/>
    <w:rsid w:val="00E67D21"/>
    <w:rsid w:val="00E70CF6"/>
    <w:rsid w:val="00E7103D"/>
    <w:rsid w:val="00E71458"/>
    <w:rsid w:val="00E71849"/>
    <w:rsid w:val="00E729C0"/>
    <w:rsid w:val="00E74599"/>
    <w:rsid w:val="00E754B4"/>
    <w:rsid w:val="00E77A9A"/>
    <w:rsid w:val="00E77B34"/>
    <w:rsid w:val="00E77C8A"/>
    <w:rsid w:val="00E77F7A"/>
    <w:rsid w:val="00E8088F"/>
    <w:rsid w:val="00E808C9"/>
    <w:rsid w:val="00E8335E"/>
    <w:rsid w:val="00E84224"/>
    <w:rsid w:val="00E865F7"/>
    <w:rsid w:val="00E87D03"/>
    <w:rsid w:val="00E90E49"/>
    <w:rsid w:val="00E90F7E"/>
    <w:rsid w:val="00E92B36"/>
    <w:rsid w:val="00E93F8F"/>
    <w:rsid w:val="00E95E74"/>
    <w:rsid w:val="00E96AE4"/>
    <w:rsid w:val="00E96FA3"/>
    <w:rsid w:val="00E97A1F"/>
    <w:rsid w:val="00E97B1D"/>
    <w:rsid w:val="00EA0228"/>
    <w:rsid w:val="00EA2C28"/>
    <w:rsid w:val="00EA4D1C"/>
    <w:rsid w:val="00EA4E8F"/>
    <w:rsid w:val="00EA5C79"/>
    <w:rsid w:val="00EA605E"/>
    <w:rsid w:val="00EA65C3"/>
    <w:rsid w:val="00EA6DC4"/>
    <w:rsid w:val="00EA7E75"/>
    <w:rsid w:val="00EB04F3"/>
    <w:rsid w:val="00EB0577"/>
    <w:rsid w:val="00EB0F89"/>
    <w:rsid w:val="00EB0FD5"/>
    <w:rsid w:val="00EB2175"/>
    <w:rsid w:val="00EB38B7"/>
    <w:rsid w:val="00EB4CDD"/>
    <w:rsid w:val="00EB569C"/>
    <w:rsid w:val="00EB660F"/>
    <w:rsid w:val="00EB799B"/>
    <w:rsid w:val="00EB7AE4"/>
    <w:rsid w:val="00EB7C75"/>
    <w:rsid w:val="00EC0CE3"/>
    <w:rsid w:val="00EC11AB"/>
    <w:rsid w:val="00EC1A60"/>
    <w:rsid w:val="00EC1EB3"/>
    <w:rsid w:val="00EC2077"/>
    <w:rsid w:val="00EC269E"/>
    <w:rsid w:val="00EC2B1D"/>
    <w:rsid w:val="00EC3CD5"/>
    <w:rsid w:val="00EC45D8"/>
    <w:rsid w:val="00EC4D9A"/>
    <w:rsid w:val="00EC4F40"/>
    <w:rsid w:val="00EC5D3A"/>
    <w:rsid w:val="00EC5E30"/>
    <w:rsid w:val="00EC70E2"/>
    <w:rsid w:val="00EC7D4E"/>
    <w:rsid w:val="00EC7DD9"/>
    <w:rsid w:val="00ED1329"/>
    <w:rsid w:val="00ED2924"/>
    <w:rsid w:val="00ED39F7"/>
    <w:rsid w:val="00ED3B3E"/>
    <w:rsid w:val="00ED3F93"/>
    <w:rsid w:val="00ED57B7"/>
    <w:rsid w:val="00ED6019"/>
    <w:rsid w:val="00ED6359"/>
    <w:rsid w:val="00ED6598"/>
    <w:rsid w:val="00ED69FD"/>
    <w:rsid w:val="00ED7373"/>
    <w:rsid w:val="00ED78A3"/>
    <w:rsid w:val="00ED7AC5"/>
    <w:rsid w:val="00EE071A"/>
    <w:rsid w:val="00EE1181"/>
    <w:rsid w:val="00EE1909"/>
    <w:rsid w:val="00EE1A7B"/>
    <w:rsid w:val="00EE303D"/>
    <w:rsid w:val="00EE32B6"/>
    <w:rsid w:val="00EE471C"/>
    <w:rsid w:val="00EE62AC"/>
    <w:rsid w:val="00EE6B25"/>
    <w:rsid w:val="00EE6B71"/>
    <w:rsid w:val="00EE6D3B"/>
    <w:rsid w:val="00EF1850"/>
    <w:rsid w:val="00EF19C4"/>
    <w:rsid w:val="00EF37EE"/>
    <w:rsid w:val="00EF4456"/>
    <w:rsid w:val="00EF46D1"/>
    <w:rsid w:val="00EF4ED9"/>
    <w:rsid w:val="00EF526A"/>
    <w:rsid w:val="00EF53AA"/>
    <w:rsid w:val="00EF5B0D"/>
    <w:rsid w:val="00EF76C2"/>
    <w:rsid w:val="00F00C1B"/>
    <w:rsid w:val="00F00DBD"/>
    <w:rsid w:val="00F01E60"/>
    <w:rsid w:val="00F02109"/>
    <w:rsid w:val="00F0310C"/>
    <w:rsid w:val="00F041A8"/>
    <w:rsid w:val="00F047ED"/>
    <w:rsid w:val="00F05C1A"/>
    <w:rsid w:val="00F05DDE"/>
    <w:rsid w:val="00F05EA4"/>
    <w:rsid w:val="00F064E8"/>
    <w:rsid w:val="00F067D5"/>
    <w:rsid w:val="00F0694E"/>
    <w:rsid w:val="00F06C42"/>
    <w:rsid w:val="00F10707"/>
    <w:rsid w:val="00F10C41"/>
    <w:rsid w:val="00F10D93"/>
    <w:rsid w:val="00F1215C"/>
    <w:rsid w:val="00F1299A"/>
    <w:rsid w:val="00F12B77"/>
    <w:rsid w:val="00F12E16"/>
    <w:rsid w:val="00F13089"/>
    <w:rsid w:val="00F13C6C"/>
    <w:rsid w:val="00F149C2"/>
    <w:rsid w:val="00F15162"/>
    <w:rsid w:val="00F15506"/>
    <w:rsid w:val="00F1725E"/>
    <w:rsid w:val="00F17ED8"/>
    <w:rsid w:val="00F203F7"/>
    <w:rsid w:val="00F20C9F"/>
    <w:rsid w:val="00F2144E"/>
    <w:rsid w:val="00F22BC2"/>
    <w:rsid w:val="00F2382D"/>
    <w:rsid w:val="00F24C60"/>
    <w:rsid w:val="00F24DE8"/>
    <w:rsid w:val="00F25DBC"/>
    <w:rsid w:val="00F26BDB"/>
    <w:rsid w:val="00F27041"/>
    <w:rsid w:val="00F27AFA"/>
    <w:rsid w:val="00F30BE5"/>
    <w:rsid w:val="00F30C3A"/>
    <w:rsid w:val="00F31E4F"/>
    <w:rsid w:val="00F331EE"/>
    <w:rsid w:val="00F33663"/>
    <w:rsid w:val="00F34BEA"/>
    <w:rsid w:val="00F35805"/>
    <w:rsid w:val="00F37037"/>
    <w:rsid w:val="00F4086A"/>
    <w:rsid w:val="00F40E51"/>
    <w:rsid w:val="00F428D6"/>
    <w:rsid w:val="00F43229"/>
    <w:rsid w:val="00F440DF"/>
    <w:rsid w:val="00F44B84"/>
    <w:rsid w:val="00F458C6"/>
    <w:rsid w:val="00F45B10"/>
    <w:rsid w:val="00F46581"/>
    <w:rsid w:val="00F471E6"/>
    <w:rsid w:val="00F475F9"/>
    <w:rsid w:val="00F50244"/>
    <w:rsid w:val="00F536D3"/>
    <w:rsid w:val="00F53949"/>
    <w:rsid w:val="00F54630"/>
    <w:rsid w:val="00F54D7C"/>
    <w:rsid w:val="00F5542D"/>
    <w:rsid w:val="00F5598A"/>
    <w:rsid w:val="00F55FBD"/>
    <w:rsid w:val="00F565D9"/>
    <w:rsid w:val="00F57F83"/>
    <w:rsid w:val="00F62348"/>
    <w:rsid w:val="00F627C1"/>
    <w:rsid w:val="00F64E1A"/>
    <w:rsid w:val="00F65C97"/>
    <w:rsid w:val="00F66937"/>
    <w:rsid w:val="00F67450"/>
    <w:rsid w:val="00F67F97"/>
    <w:rsid w:val="00F71C1B"/>
    <w:rsid w:val="00F71C80"/>
    <w:rsid w:val="00F72B1E"/>
    <w:rsid w:val="00F757E7"/>
    <w:rsid w:val="00F75E6B"/>
    <w:rsid w:val="00F77537"/>
    <w:rsid w:val="00F8050A"/>
    <w:rsid w:val="00F80540"/>
    <w:rsid w:val="00F80706"/>
    <w:rsid w:val="00F81547"/>
    <w:rsid w:val="00F8184A"/>
    <w:rsid w:val="00F8231C"/>
    <w:rsid w:val="00F849CD"/>
    <w:rsid w:val="00F84CFB"/>
    <w:rsid w:val="00F863E8"/>
    <w:rsid w:val="00F86837"/>
    <w:rsid w:val="00F9008C"/>
    <w:rsid w:val="00F906C4"/>
    <w:rsid w:val="00F9178D"/>
    <w:rsid w:val="00F9236E"/>
    <w:rsid w:val="00F92957"/>
    <w:rsid w:val="00F941E7"/>
    <w:rsid w:val="00F950BA"/>
    <w:rsid w:val="00F973AD"/>
    <w:rsid w:val="00F9764A"/>
    <w:rsid w:val="00FA34D3"/>
    <w:rsid w:val="00FA35A7"/>
    <w:rsid w:val="00FA38F3"/>
    <w:rsid w:val="00FA4167"/>
    <w:rsid w:val="00FA4DEB"/>
    <w:rsid w:val="00FA5682"/>
    <w:rsid w:val="00FA5C86"/>
    <w:rsid w:val="00FA6917"/>
    <w:rsid w:val="00FA759A"/>
    <w:rsid w:val="00FA7FD5"/>
    <w:rsid w:val="00FB022D"/>
    <w:rsid w:val="00FB1B1F"/>
    <w:rsid w:val="00FB5BCF"/>
    <w:rsid w:val="00FB5BD5"/>
    <w:rsid w:val="00FC0D70"/>
    <w:rsid w:val="00FC3C51"/>
    <w:rsid w:val="00FC3E7C"/>
    <w:rsid w:val="00FC4794"/>
    <w:rsid w:val="00FC65CB"/>
    <w:rsid w:val="00FC66B3"/>
    <w:rsid w:val="00FD1D06"/>
    <w:rsid w:val="00FD2642"/>
    <w:rsid w:val="00FD2B2C"/>
    <w:rsid w:val="00FD34CA"/>
    <w:rsid w:val="00FD4182"/>
    <w:rsid w:val="00FD41CA"/>
    <w:rsid w:val="00FD518B"/>
    <w:rsid w:val="00FD6B72"/>
    <w:rsid w:val="00FD74C1"/>
    <w:rsid w:val="00FD786D"/>
    <w:rsid w:val="00FE024E"/>
    <w:rsid w:val="00FE1041"/>
    <w:rsid w:val="00FE1C0B"/>
    <w:rsid w:val="00FE1F28"/>
    <w:rsid w:val="00FE3A63"/>
    <w:rsid w:val="00FE3E96"/>
    <w:rsid w:val="00FE5893"/>
    <w:rsid w:val="00FE59E8"/>
    <w:rsid w:val="00FE60F2"/>
    <w:rsid w:val="00FE6A99"/>
    <w:rsid w:val="00FE704A"/>
    <w:rsid w:val="00FE729B"/>
    <w:rsid w:val="00FE7CFE"/>
    <w:rsid w:val="00FF0585"/>
    <w:rsid w:val="00FF13FC"/>
    <w:rsid w:val="00FF2D42"/>
    <w:rsid w:val="00FF367F"/>
    <w:rsid w:val="00FF439A"/>
    <w:rsid w:val="00FF4D8E"/>
    <w:rsid w:val="00FF5761"/>
    <w:rsid w:val="00FF62B9"/>
    <w:rsid w:val="00FF69D9"/>
    <w:rsid w:val="00FF7523"/>
    <w:rsid w:val="00FF7C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211A"/>
    <w:pPr>
      <w:snapToGrid w:val="0"/>
      <w:ind w:firstLine="460"/>
      <w:jc w:val="both"/>
    </w:pPr>
    <w:rPr>
      <w:sz w:val="20"/>
      <w:szCs w:val="20"/>
    </w:rPr>
  </w:style>
  <w:style w:type="paragraph" w:styleId="Heading1">
    <w:name w:val="heading 1"/>
    <w:basedOn w:val="Normal"/>
    <w:link w:val="Heading1Char"/>
    <w:uiPriority w:val="99"/>
    <w:qFormat/>
    <w:rsid w:val="00532390"/>
    <w:pPr>
      <w:snapToGrid/>
      <w:spacing w:after="300"/>
      <w:ind w:firstLine="0"/>
      <w:jc w:val="left"/>
      <w:outlineLvl w:val="0"/>
    </w:pPr>
    <w:rPr>
      <w:kern w:val="36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0300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2C1DFE"/>
    <w:pPr>
      <w:keepNext/>
      <w:keepLines/>
      <w:snapToGrid/>
      <w:spacing w:before="200" w:line="276" w:lineRule="auto"/>
      <w:ind w:firstLine="0"/>
      <w:jc w:val="left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E37D9"/>
    <w:pPr>
      <w:snapToGrid/>
      <w:spacing w:before="240" w:after="60"/>
      <w:ind w:firstLine="0"/>
      <w:jc w:val="left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3F6272"/>
    <w:rPr>
      <w:rFonts w:ascii="Cambria" w:hAnsi="Cambria" w:cs="Cambria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3F6272"/>
    <w:rPr>
      <w:rFonts w:ascii="Cambria" w:hAnsi="Cambria" w:cs="Cambria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C1DFE"/>
    <w:rPr>
      <w:rFonts w:ascii="Cambria" w:hAnsi="Cambria" w:cs="Times New Roman"/>
      <w:b/>
      <w:bCs/>
      <w:color w:val="4F81BD"/>
      <w:lang w:eastAsia="en-US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3F6272"/>
    <w:rPr>
      <w:rFonts w:ascii="Calibri" w:hAnsi="Calibri" w:cs="Calibri"/>
      <w:b/>
      <w:bCs/>
    </w:rPr>
  </w:style>
  <w:style w:type="character" w:styleId="Hyperlink">
    <w:name w:val="Hyperlink"/>
    <w:basedOn w:val="DefaultParagraphFont"/>
    <w:uiPriority w:val="99"/>
    <w:rsid w:val="006E37D9"/>
    <w:rPr>
      <w:rFonts w:ascii="Arial" w:hAnsi="Arial" w:cs="Arial"/>
      <w:color w:val="auto"/>
      <w:sz w:val="24"/>
      <w:szCs w:val="24"/>
      <w:u w:val="single"/>
    </w:rPr>
  </w:style>
  <w:style w:type="paragraph" w:styleId="NormalWeb">
    <w:name w:val="Normal (Web)"/>
    <w:basedOn w:val="Normal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smititle">
    <w:name w:val="smititle"/>
    <w:basedOn w:val="Normal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rsid w:val="006E37D9"/>
    <w:rPr>
      <w:rFonts w:cs="Times New Roman"/>
      <w:vertAlign w:val="superscript"/>
    </w:rPr>
  </w:style>
  <w:style w:type="character" w:customStyle="1" w:styleId="greeninfo">
    <w:name w:val="green_info"/>
    <w:basedOn w:val="DefaultParagraphFont"/>
    <w:uiPriority w:val="99"/>
    <w:rsid w:val="006E37D9"/>
    <w:rPr>
      <w:rFonts w:cs="Times New Roman"/>
    </w:rPr>
  </w:style>
  <w:style w:type="character" w:customStyle="1" w:styleId="7">
    <w:name w:val="стиль7"/>
    <w:basedOn w:val="DefaultParagraphFont"/>
    <w:uiPriority w:val="99"/>
    <w:rsid w:val="006E37D9"/>
    <w:rPr>
      <w:rFonts w:cs="Times New Roman"/>
    </w:rPr>
  </w:style>
  <w:style w:type="character" w:styleId="HTMLCite">
    <w:name w:val="HTML Cite"/>
    <w:basedOn w:val="DefaultParagraphFont"/>
    <w:uiPriority w:val="99"/>
    <w:rsid w:val="006E37D9"/>
    <w:rPr>
      <w:rFonts w:cs="Times New Roman"/>
      <w:i/>
      <w:iCs/>
    </w:rPr>
  </w:style>
  <w:style w:type="character" w:styleId="Strong">
    <w:name w:val="Strong"/>
    <w:basedOn w:val="DefaultParagraphFont"/>
    <w:uiPriority w:val="99"/>
    <w:qFormat/>
    <w:rsid w:val="006E37D9"/>
    <w:rPr>
      <w:rFonts w:cs="Times New Roman"/>
      <w:b/>
      <w:bCs/>
    </w:rPr>
  </w:style>
  <w:style w:type="paragraph" w:styleId="BodyText2">
    <w:name w:val="Body Text 2"/>
    <w:basedOn w:val="Normal"/>
    <w:link w:val="BodyText2Char"/>
    <w:uiPriority w:val="99"/>
    <w:rsid w:val="00BD0A76"/>
    <w:pPr>
      <w:snapToGrid/>
      <w:spacing w:after="200" w:line="271" w:lineRule="auto"/>
      <w:ind w:firstLine="0"/>
      <w:jc w:val="left"/>
    </w:pPr>
    <w:rPr>
      <w:rFonts w:ascii="Book Antiqua" w:hAnsi="Book Antiqua" w:cs="Book Antiqua"/>
      <w:color w:val="0000FF"/>
      <w:kern w:val="28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3F6272"/>
    <w:rPr>
      <w:rFonts w:cs="Times New Roman"/>
      <w:sz w:val="20"/>
      <w:szCs w:val="20"/>
    </w:rPr>
  </w:style>
  <w:style w:type="table" w:styleId="TableGrid">
    <w:name w:val="Table Grid"/>
    <w:basedOn w:val="TableNormal"/>
    <w:uiPriority w:val="99"/>
    <w:rsid w:val="00A160D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045997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Normal">
    <w:name w:val="ConsPlusNormal"/>
    <w:uiPriority w:val="99"/>
    <w:rsid w:val="00087CB4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0"/>
      <w:szCs w:val="20"/>
    </w:rPr>
  </w:style>
  <w:style w:type="character" w:customStyle="1" w:styleId="apple-style-span">
    <w:name w:val="apple-style-span"/>
    <w:basedOn w:val="DefaultParagraphFont"/>
    <w:uiPriority w:val="99"/>
    <w:rsid w:val="001653B8"/>
    <w:rPr>
      <w:rFonts w:cs="Times New Roman"/>
    </w:rPr>
  </w:style>
  <w:style w:type="character" w:styleId="Emphasis">
    <w:name w:val="Emphasis"/>
    <w:basedOn w:val="DefaultParagraphFont"/>
    <w:uiPriority w:val="99"/>
    <w:qFormat/>
    <w:rsid w:val="002648EC"/>
    <w:rPr>
      <w:rFonts w:cs="Times New Roman"/>
      <w:i/>
      <w:iCs/>
    </w:rPr>
  </w:style>
  <w:style w:type="paragraph" w:customStyle="1" w:styleId="inf">
    <w:name w:val="inf"/>
    <w:basedOn w:val="Normal"/>
    <w:uiPriority w:val="99"/>
    <w:rsid w:val="00616354"/>
    <w:pPr>
      <w:pBdr>
        <w:left w:val="single" w:sz="24" w:space="6" w:color="6DA3BD"/>
      </w:pBdr>
      <w:snapToGrid/>
      <w:spacing w:before="30" w:after="150"/>
      <w:ind w:left="-180" w:firstLine="0"/>
      <w:jc w:val="left"/>
    </w:pPr>
    <w:rPr>
      <w:rFonts w:ascii="Verdana" w:hAnsi="Verdana" w:cs="Verdana"/>
    </w:rPr>
  </w:style>
  <w:style w:type="paragraph" w:customStyle="1" w:styleId="msotagline">
    <w:name w:val="msotagline"/>
    <w:uiPriority w:val="99"/>
    <w:rsid w:val="009C04E1"/>
    <w:rPr>
      <w:rFonts w:ascii="Book Antiqua" w:hAnsi="Book Antiqua" w:cs="Book Antiqua"/>
      <w:i/>
      <w:iCs/>
      <w:color w:val="000000"/>
      <w:kern w:val="28"/>
      <w:sz w:val="28"/>
      <w:szCs w:val="28"/>
    </w:rPr>
  </w:style>
  <w:style w:type="paragraph" w:styleId="ListParagraph">
    <w:name w:val="List Paragraph"/>
    <w:basedOn w:val="Normal"/>
    <w:uiPriority w:val="99"/>
    <w:qFormat/>
    <w:rsid w:val="00281D88"/>
    <w:pPr>
      <w:snapToGrid/>
      <w:spacing w:after="200"/>
      <w:ind w:left="720" w:firstLine="0"/>
      <w:contextualSpacing/>
      <w:jc w:val="left"/>
    </w:pPr>
    <w:rPr>
      <w:sz w:val="24"/>
      <w:szCs w:val="24"/>
    </w:rPr>
  </w:style>
  <w:style w:type="character" w:customStyle="1" w:styleId="apple-converted-space">
    <w:name w:val="apple-converted-space"/>
    <w:basedOn w:val="DefaultParagraphFont"/>
    <w:uiPriority w:val="99"/>
    <w:rsid w:val="001D0393"/>
    <w:rPr>
      <w:rFonts w:cs="Times New Roman"/>
    </w:rPr>
  </w:style>
  <w:style w:type="paragraph" w:styleId="Title">
    <w:name w:val="Title"/>
    <w:basedOn w:val="Normal"/>
    <w:next w:val="Normal"/>
    <w:link w:val="TitleChar"/>
    <w:uiPriority w:val="99"/>
    <w:qFormat/>
    <w:locked/>
    <w:rsid w:val="00E612A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E612AD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v1">
    <w:name w:val="v1"/>
    <w:basedOn w:val="DefaultParagraphFont"/>
    <w:uiPriority w:val="99"/>
    <w:rsid w:val="00BE16C2"/>
    <w:rPr>
      <w:rFonts w:cs="Times New Roman"/>
    </w:rPr>
  </w:style>
  <w:style w:type="paragraph" w:styleId="Header">
    <w:name w:val="header"/>
    <w:basedOn w:val="Normal"/>
    <w:link w:val="HeaderChar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1348C5"/>
    <w:rPr>
      <w:rFonts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1348C5"/>
    <w:rPr>
      <w:rFonts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733F7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33F7F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rsid w:val="00927B91"/>
    <w:rPr>
      <w:rFonts w:cs="Times New Roman"/>
      <w:color w:val="800080"/>
      <w:u w:val="single"/>
    </w:rPr>
  </w:style>
  <w:style w:type="paragraph" w:styleId="NoSpacing">
    <w:name w:val="No Spacing"/>
    <w:uiPriority w:val="99"/>
    <w:qFormat/>
    <w:rsid w:val="00927B91"/>
    <w:pPr>
      <w:snapToGrid w:val="0"/>
      <w:ind w:firstLine="460"/>
      <w:jc w:val="both"/>
    </w:pPr>
    <w:rPr>
      <w:sz w:val="20"/>
      <w:szCs w:val="20"/>
    </w:rPr>
  </w:style>
  <w:style w:type="paragraph" w:customStyle="1" w:styleId="western">
    <w:name w:val="western"/>
    <w:basedOn w:val="Normal"/>
    <w:uiPriority w:val="99"/>
    <w:rsid w:val="000B191F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author">
    <w:name w:val="author"/>
    <w:basedOn w:val="Normal"/>
    <w:uiPriority w:val="99"/>
    <w:rsid w:val="005D2510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3987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987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8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987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98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987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98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3987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8721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987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3987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47">
      <w:marLeft w:val="150"/>
      <w:marRight w:val="150"/>
      <w:marTop w:val="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87248">
              <w:marLeft w:val="25"/>
              <w:marRight w:val="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98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3987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8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8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987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987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8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987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87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462</TotalTime>
  <Pages>2</Pages>
  <Words>635</Words>
  <Characters>3624</Characters>
  <Application>Microsoft Office Outlook</Application>
  <DocSecurity>0</DocSecurity>
  <Lines>0</Lines>
  <Paragraphs>0</Paragraphs>
  <ScaleCrop>false</ScaleCrop>
  <Company>SibirSoft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</dc:creator>
  <cp:keywords/>
  <dc:description/>
  <cp:lastModifiedBy>Есаул</cp:lastModifiedBy>
  <cp:revision>46</cp:revision>
  <cp:lastPrinted>2015-03-13T12:29:00Z</cp:lastPrinted>
  <dcterms:created xsi:type="dcterms:W3CDTF">2015-03-06T03:59:00Z</dcterms:created>
  <dcterms:modified xsi:type="dcterms:W3CDTF">2015-03-13T12:33:00Z</dcterms:modified>
</cp:coreProperties>
</file>