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4770C9" w:rsidRPr="00460459" w:rsidRDefault="004770C9" w:rsidP="009461B9">
      <w:pPr>
        <w:snapToGrid/>
        <w:ind w:firstLine="0"/>
        <w:jc w:val="left"/>
        <w:rPr>
          <w:color w:val="FFFFFF"/>
          <w:sz w:val="24"/>
          <w:szCs w:val="24"/>
        </w:rPr>
      </w:pPr>
      <w:r>
        <w:rPr>
          <w:color w:val="FFFFFF"/>
          <w:sz w:val="24"/>
          <w:szCs w:val="24"/>
        </w:rPr>
        <w:sym w:font="Wingdings" w:char="F0AF"/>
      </w:r>
    </w:p>
    <w:p w:rsidR="004770C9" w:rsidRPr="004C6194" w:rsidRDefault="004770C9" w:rsidP="009461B9">
      <w:pPr>
        <w:snapToGrid/>
        <w:ind w:firstLine="0"/>
        <w:jc w:val="left"/>
        <w:rPr>
          <w:sz w:val="24"/>
          <w:szCs w:val="24"/>
          <w:lang w:val="en-US"/>
        </w:rPr>
      </w:pPr>
      <w:r>
        <w:rPr>
          <w:noProof/>
        </w:rPr>
        <w:pict>
          <v:rect id="_x0000_s1026" style="position:absolute;margin-left:6pt;margin-top:11.4pt;width:63pt;height:49.55pt;z-index:251662336" stroked="f" strokeweight=".25pt">
            <v:stroke dashstyle="1 1" endcap="round"/>
            <v:textbox style="mso-next-textbox:#_x0000_s1026">
              <w:txbxContent>
                <w:p w:rsidR="004770C9" w:rsidRDefault="004770C9" w:rsidP="006803FD">
                  <w:pPr>
                    <w:ind w:firstLine="0"/>
                  </w:pPr>
                  <w:r w:rsidRPr="00AC6852">
                    <w:rPr>
                      <w:noProof/>
                    </w:rPr>
                    <w:pict>
                      <v:shape id="Рисунок 2" o:spid="_x0000_i1028" type="#_x0000_t75" style="width:48pt;height:38.25pt;visibility:visible">
                        <v:imagedata r:id="rId7" o:title="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rect id="_x0000_s1027" style="position:absolute;margin-left:0;margin-top:4.7pt;width:540pt;height:727.5pt;z-index:251655168">
            <v:textbox style="mso-next-textbox:#_x0000_s1027">
              <w:txbxContent>
                <w:p w:rsidR="004770C9" w:rsidRPr="006803FD" w:rsidRDefault="004770C9" w:rsidP="006803FD">
                  <w:pPr>
                    <w:ind w:firstLine="0"/>
                    <w:rPr>
                      <w:rFonts w:ascii="Monotype Corsiva" w:hAnsi="Monotype Corsiva"/>
                      <w:sz w:val="40"/>
                      <w:szCs w:val="40"/>
                    </w:rPr>
                  </w:pPr>
                  <w:r>
                    <w:rPr>
                      <w:rFonts w:ascii="Monotype Corsiva" w:hAnsi="Monotype Corsiva"/>
                      <w:noProof/>
                      <w:sz w:val="40"/>
                      <w:szCs w:val="40"/>
                    </w:rPr>
                    <w:t xml:space="preserve"> </w:t>
                  </w:r>
                  <w:r>
                    <w:rPr>
                      <w:rFonts w:ascii="Monotype Corsiva" w:hAnsi="Monotype Corsiva"/>
                      <w:sz w:val="40"/>
                      <w:szCs w:val="40"/>
                    </w:rPr>
                    <w:t xml:space="preserve">                         </w:t>
                  </w:r>
                  <w:r w:rsidRPr="006803FD">
                    <w:rPr>
                      <w:rFonts w:ascii="Segoe Print" w:hAnsi="Segoe Print"/>
                      <w:sz w:val="32"/>
                      <w:szCs w:val="32"/>
                    </w:rPr>
                    <w:t>Поэтические встречи на Курской земле</w:t>
                  </w:r>
                </w:p>
                <w:p w:rsidR="004770C9" w:rsidRDefault="004770C9" w:rsidP="006803FD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Monotype Corsiva" w:hAnsi="Monotype Corsiva"/>
                      <w:sz w:val="40"/>
                      <w:szCs w:val="40"/>
                    </w:rPr>
                    <w:t xml:space="preserve">                  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 xml:space="preserve">24 мая в День славянской письменности и культуры в зале Дома детского творчества в </w:t>
                  </w:r>
                </w:p>
                <w:p w:rsidR="004770C9" w:rsidRDefault="004770C9" w:rsidP="006803FD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 xml:space="preserve">                    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 xml:space="preserve">Год 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литературы, в рамках проекта «Земля родная дарит вдохновение», прошло мероприятие «Поэтические встречи на Курской земле».</w:t>
                  </w:r>
                  <w:r w:rsidRPr="003149F8"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В фойе были оформлены книжные выставки «Величие слова», «Есть поэты в Курской глубинке».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Любители поэзии встречались с поэтами и писателями из города Пятигорска, Ессентуков, Моздока, Нефтекумского, Кировского, Степновского районов, участниками районного литературного объединения «Родник» имени В.Н.Пустовой, а так же с начинающими поэтами нашего района.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:rsidR="004770C9" w:rsidRDefault="004770C9" w:rsidP="006803FD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 xml:space="preserve">    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Г.В.Жулина, начальник управления культуры Курского муниципального района, тепло поприветствовала всех присутствующих и поздравила с Днем славянской письменности и культуры. Открыл встречу председатель Ставропольского краевого отделения Союза писателей России, замечательный поэт Александр Иванович Куприн. Он отметил, что творческие встречи необходимы для поэтов, так как в общении друг с другом и со своими почитателями рождаются новые замыслы, творческие идеи.</w:t>
                  </w:r>
                </w:p>
                <w:p w:rsidR="004770C9" w:rsidRDefault="004770C9" w:rsidP="006803FD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 xml:space="preserve"> 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На празднике выступили наши давние друзья, члены союза писателей России И.М.Аксенов из г. Новопавловска, О.В.Воропаев из г. Новопавловска, С.В. Телевной из г. Моздока. Их произведения служат образцом для начинающих поэтов и писателей Ставропольского края. Наряду с именитыми фамилиями, звучали и совсем еще неизвестные, только начинающие свой творческий путь поэты: Мордун Г.В. из х. Пролетарского, Пугачева Е.М.из поселка Ага-Батырь, Жерлицын А.А. из с. Русского, чье стихотворение «Реквием неизвестному солдату» уже звучало во время краевого автопробега к 70-летию Победы в станице Курской.</w:t>
                  </w:r>
                </w:p>
                <w:p w:rsidR="004770C9" w:rsidRDefault="004770C9" w:rsidP="006803FD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 xml:space="preserve"> 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Отдельное спасибо хочется сказать самодеятельным поэтам из Нефтекумского района: Белосову А.А., Зайченко Д.А., Коробко А.Ф., Немцову В</w:t>
                  </w:r>
                  <w:r>
                    <w:rPr>
                      <w:color w:val="000000"/>
                      <w:sz w:val="22"/>
                      <w:szCs w:val="22"/>
                    </w:rPr>
                    <w:t>.В. Мамбетову К.У., Машко В.П.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, руководителю делегации директору Нефтекумской межпоселенческой центральной районной библиотеки Ерониной Е.А.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Всех поразил своим талантом поэт, бард из села Верхнестепное – Сабодаш В.Н. Елена Ядрина из станицы Зольской очаровала всех исполнением своих стихотворений и песен под гитару.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Неиссякаемой энергией и задором казачьей песни заразил всех поэт, певец, гитарист Гревцев И.В. из города Ессентуки.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Тронуло сердца выступление поэтессы из хутора Советский Пахарь, Кировского района Аваковой А.В.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Многие знакомы с произведениями В.И. Муля, большого мастера слова. Для гостей был показан фрагмент фильма снятого ВГТРК «Ставрополье», режиссер Ирина Бережная, героем которого стал наш поэт.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Неожиданным сюрпризом было выступление Шелухина М.Н., который исполнил романс на стихи А.И. Куприна, и прочел посвященное ему стихотворение.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Курская поэтесса Куюмчиева Л.А. познакомила присутствующих со сборником своих стихов.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Музыкальные произведения, в исполнении педагогов и учащихся Курской детской музыкальной школы, создавали неповторимую творческую атмосферу.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Всем гостям на память вручались фотопейзажи с видами Курского района и буклет «24 мая - Поэтические встречи на Курской земле».</w:t>
                  </w:r>
                </w:p>
                <w:p w:rsidR="004770C9" w:rsidRDefault="004770C9" w:rsidP="006803FD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 xml:space="preserve">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В заключение встречи Сидоренко О.Н. выразила признательность поэтам и организаторам за популяризацию знаний о родном крае, районе и надежду на то, что такие встречи будут продолжаться.</w:t>
                  </w:r>
                </w:p>
                <w:p w:rsidR="004770C9" w:rsidRDefault="004770C9" w:rsidP="007D2FE9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rPr>
                      <w:color w:val="000000"/>
                      <w:sz w:val="22"/>
                      <w:szCs w:val="22"/>
                    </w:rPr>
                    <w:t xml:space="preserve">     </w:t>
                  </w:r>
                  <w:r w:rsidRPr="006803FD">
                    <w:rPr>
                      <w:color w:val="000000"/>
                      <w:sz w:val="22"/>
                      <w:szCs w:val="22"/>
                    </w:rPr>
                    <w:t>В рамках проекта «Земля родная дарит вдохновение» З.Н.Зеленова планирует организовать встречи поэтов районного литературного объединения «Родник» имени В.Н. Пустовой, с жителями городов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и районов Ставропольского края.</w:t>
                  </w:r>
                </w:p>
                <w:p w:rsidR="004770C9" w:rsidRPr="007D2FE9" w:rsidRDefault="004770C9" w:rsidP="007D2FE9">
                  <w:pPr>
                    <w:ind w:firstLine="0"/>
                    <w:rPr>
                      <w:color w:val="000000"/>
                      <w:sz w:val="22"/>
                      <w:szCs w:val="22"/>
                    </w:rPr>
                  </w:pPr>
                  <w:r>
                    <w:t xml:space="preserve">    </w:t>
                  </w:r>
                  <w:r w:rsidRPr="00AC6852">
                    <w:rPr>
                      <w:noProof/>
                    </w:rPr>
                    <w:pict>
                      <v:shape id="Рисунок 1" o:spid="_x0000_i1030" type="#_x0000_t75" alt="http://libkmrsk.ru/images/Poeticheskie_vsteechi/21.JPG" style="width:393.75pt;height:219pt;visibility:visible">
                        <v:imagedata r:id="rId8" o:title="" cropbottom="1209f" cropleft="4229f"/>
                      </v:shape>
                    </w:pict>
                  </w:r>
                  <w:r>
                    <w:t xml:space="preserve">                   </w:t>
                  </w:r>
                  <w:r w:rsidRPr="009D492A">
                    <w:rPr>
                      <w:b/>
                    </w:rPr>
                    <w:t>З.Зеленова</w:t>
                  </w:r>
                </w:p>
                <w:p w:rsidR="004770C9" w:rsidRPr="00C63169" w:rsidRDefault="004770C9" w:rsidP="00EC5E8A">
                  <w:pPr>
                    <w:ind w:firstLine="0"/>
                    <w:rPr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>
                    <w:rPr>
                      <w:rFonts w:ascii="Monotype Corsiva" w:hAnsi="Monotype Corsiva"/>
                      <w:sz w:val="40"/>
                      <w:szCs w:val="40"/>
                    </w:rPr>
                    <w:t xml:space="preserve">    </w:t>
                  </w:r>
                </w:p>
              </w:txbxContent>
            </v:textbox>
          </v:rect>
        </w:pict>
      </w: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Pr="002D3037" w:rsidRDefault="004770C9" w:rsidP="009461B9">
      <w:pPr>
        <w:snapToGrid/>
        <w:ind w:firstLine="0"/>
        <w:jc w:val="left"/>
        <w:rPr>
          <w:sz w:val="24"/>
          <w:szCs w:val="24"/>
        </w:rPr>
      </w:pPr>
      <w:r w:rsidRPr="002D3037">
        <w:rPr>
          <w:sz w:val="22"/>
          <w:szCs w:val="22"/>
        </w:rPr>
        <w:t xml:space="preserve"> </w:t>
      </w: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 </w:t>
      </w: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Pr="00A24E67" w:rsidRDefault="004770C9" w:rsidP="009461B9">
      <w:pPr>
        <w:snapToGrid/>
        <w:ind w:firstLine="0"/>
        <w:jc w:val="left"/>
        <w:rPr>
          <w:sz w:val="24"/>
          <w:szCs w:val="24"/>
          <w:lang w:val="en-US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  <w:r>
        <w:rPr>
          <w:noProof/>
        </w:rPr>
        <w:pict>
          <v:rect id="_x0000_s1028" style="position:absolute;margin-left:420pt;margin-top:10.4pt;width:111.9pt;height:95.25pt;z-index:251664384" stroked="f" strokeweight="3pt">
            <v:stroke dashstyle="1 1" endcap="round"/>
            <v:textbox style="mso-next-textbox:#_x0000_s1028">
              <w:txbxContent>
                <w:p w:rsidR="004770C9" w:rsidRDefault="004770C9" w:rsidP="000F6637">
                  <w:pPr>
                    <w:ind w:hanging="142"/>
                  </w:pPr>
                  <w:r w:rsidRPr="00AC6852">
                    <w:rPr>
                      <w:noProof/>
                    </w:rPr>
                    <w:pict>
                      <v:shape id="_x0000_i1032" type="#_x0000_t75" alt="http://libkmrsk.ru/images/Poeticheskie_vsteechi/06.JPG" style="width:111pt;height:72.75pt;visibility:visible">
                        <v:imagedata r:id="rId9" o:title="" croptop="14458f" cropbottom="19928f" cropleft="20110f" cropright="11819f"/>
                      </v:shape>
                    </w:pict>
                  </w:r>
                </w:p>
              </w:txbxContent>
            </v:textbox>
          </v:rect>
        </w:pict>
      </w: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434.25pt;margin-top:9.1pt;width:93.75pt;height:1in;z-index:251663360" stroked="f" strokeweight=".25pt">
            <v:stroke dashstyle="1 1" endcap="round"/>
            <v:textbox>
              <w:txbxContent>
                <w:p w:rsidR="004770C9" w:rsidRPr="005E73BE" w:rsidRDefault="004770C9" w:rsidP="005E73BE">
                  <w:pPr>
                    <w:ind w:firstLine="0"/>
                    <w:rPr>
                      <w:u w:val="single"/>
                    </w:rPr>
                  </w:pPr>
                  <w:r w:rsidRPr="005E73BE">
                    <w:rPr>
                      <w:u w:val="single"/>
                    </w:rPr>
                    <w:t>на снимке:</w:t>
                  </w:r>
                </w:p>
                <w:p w:rsidR="004770C9" w:rsidRDefault="004770C9" w:rsidP="005E73BE">
                  <w:pPr>
                    <w:ind w:firstLine="0"/>
                  </w:pPr>
                  <w:r>
                    <w:t>поэты-участники поэтических встреч в Курском районе.</w:t>
                  </w:r>
                </w:p>
              </w:txbxContent>
            </v:textbox>
          </v:shape>
        </w:pict>
      </w: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9461B9">
      <w:pPr>
        <w:snapToGrid/>
        <w:ind w:firstLine="0"/>
        <w:jc w:val="left"/>
        <w:rPr>
          <w:sz w:val="24"/>
          <w:szCs w:val="24"/>
        </w:rPr>
      </w:pPr>
    </w:p>
    <w:p w:rsidR="004770C9" w:rsidRDefault="004770C9" w:rsidP="00AB1B98">
      <w:pPr>
        <w:snapToGrid/>
        <w:ind w:firstLine="0"/>
        <w:jc w:val="left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                                                                        </w:t>
      </w:r>
    </w:p>
    <w:p w:rsidR="004770C9" w:rsidRDefault="004770C9" w:rsidP="00AB1B98">
      <w:pPr>
        <w:snapToGrid/>
        <w:ind w:firstLine="0"/>
        <w:jc w:val="left"/>
        <w:rPr>
          <w:b/>
          <w:bCs/>
          <w:sz w:val="16"/>
          <w:szCs w:val="16"/>
        </w:rPr>
      </w:pPr>
    </w:p>
    <w:p w:rsidR="004770C9" w:rsidRDefault="004770C9" w:rsidP="00AB1B98">
      <w:pPr>
        <w:snapToGrid/>
        <w:ind w:firstLine="0"/>
        <w:jc w:val="left"/>
        <w:rPr>
          <w:b/>
          <w:bCs/>
          <w:sz w:val="16"/>
          <w:szCs w:val="16"/>
        </w:rPr>
      </w:pPr>
      <w:r>
        <w:rPr>
          <w:noProof/>
        </w:rPr>
        <w:pict>
          <v:shape id="_x0000_s1030" type="#_x0000_t202" style="position:absolute;margin-left:0;margin-top:4.5pt;width:540pt;height:45pt;z-index:251657216">
            <v:textbox style="mso-next-textbox:#_x0000_s1030">
              <w:txbxContent>
                <w:p w:rsidR="004770C9" w:rsidRPr="000164AF" w:rsidRDefault="004770C9" w:rsidP="001A3683">
                  <w:pPr>
                    <w:snapToGrid/>
                    <w:ind w:firstLine="0"/>
                    <w:jc w:val="center"/>
                    <w:rPr>
                      <w:rFonts w:ascii="Century Schoolbook" w:hAnsi="Century Schoolbook" w:cs="Century Schoolbook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Редколлегия: З.Н. Зеленова, Н.Н. Кочнева, Л.И.Коржева,  Г.Д. Миронова.</w:t>
                  </w:r>
                </w:p>
                <w:p w:rsidR="004770C9" w:rsidRPr="002D3037" w:rsidRDefault="004770C9" w:rsidP="001A3683">
                  <w:pPr>
                    <w:snapToGrid/>
                    <w:ind w:firstLine="0"/>
                    <w:jc w:val="left"/>
                    <w:rPr>
                      <w:sz w:val="6"/>
                      <w:szCs w:val="6"/>
                    </w:rPr>
                  </w:pPr>
                  <w:r>
                    <w:t xml:space="preserve">   </w:t>
                  </w:r>
                </w:p>
                <w:p w:rsidR="004770C9" w:rsidRDefault="004770C9" w:rsidP="001A3683">
                  <w:pPr>
                    <w:snapToGrid/>
                    <w:ind w:firstLine="0"/>
                    <w:jc w:val="center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Газета  свёрстана в Курской районной  библиотеке,    тел. 6-52-61;  Отпечатана в ООО «Полиграф-сервис», </w:t>
                  </w:r>
                </w:p>
                <w:p w:rsidR="004770C9" w:rsidRDefault="004770C9" w:rsidP="001A3683">
                  <w:pPr>
                    <w:snapToGrid/>
                    <w:ind w:firstLine="0"/>
                    <w:jc w:val="left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 xml:space="preserve">                                                    ИНН – 2612187856   ст. Курская, пер. Школьный, 21.                                                             тир. 100 экз</w:t>
                  </w:r>
                </w:p>
                <w:p w:rsidR="004770C9" w:rsidRDefault="004770C9"/>
              </w:txbxContent>
            </v:textbox>
          </v:shape>
        </w:pict>
      </w:r>
    </w:p>
    <w:p w:rsidR="004770C9" w:rsidRDefault="004770C9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4770C9" w:rsidRDefault="004770C9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4770C9" w:rsidRDefault="004770C9" w:rsidP="002D3037">
      <w:pPr>
        <w:snapToGrid/>
        <w:ind w:firstLine="0"/>
        <w:jc w:val="center"/>
        <w:rPr>
          <w:b/>
          <w:bCs/>
          <w:sz w:val="16"/>
          <w:szCs w:val="16"/>
        </w:rPr>
      </w:pPr>
    </w:p>
    <w:p w:rsidR="004770C9" w:rsidRDefault="004770C9" w:rsidP="00C93A12">
      <w:pPr>
        <w:snapToGrid/>
        <w:ind w:hanging="180"/>
        <w:jc w:val="left"/>
        <w:rPr>
          <w:b/>
          <w:bCs/>
          <w:sz w:val="16"/>
          <w:szCs w:val="16"/>
        </w:rPr>
      </w:pPr>
    </w:p>
    <w:p w:rsidR="004770C9" w:rsidRPr="003C1CD0" w:rsidRDefault="004770C9" w:rsidP="00C93A12">
      <w:pPr>
        <w:snapToGrid/>
        <w:ind w:hanging="180"/>
        <w:jc w:val="left"/>
        <w:rPr>
          <w:b/>
          <w:bCs/>
          <w:sz w:val="16"/>
          <w:szCs w:val="16"/>
        </w:rPr>
      </w:pPr>
    </w:p>
    <w:p w:rsidR="004770C9" w:rsidRPr="00AF275C" w:rsidRDefault="004770C9" w:rsidP="00243F0A">
      <w:pPr>
        <w:snapToGrid/>
        <w:ind w:firstLine="0"/>
        <w:jc w:val="center"/>
      </w:pPr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1" type="#_x0000_t120" style="position:absolute;left:0;text-align:left;margin-left:413.95pt;margin-top:0;width:39.75pt;height:37.5pt;z-index:251658240">
            <v:textbox style="mso-next-textbox:#_x0000_s1031">
              <w:txbxContent>
                <w:p w:rsidR="004770C9" w:rsidRPr="00FC66B3" w:rsidRDefault="004770C9" w:rsidP="00FC66B3">
                  <w:pPr>
                    <w:ind w:firstLine="0"/>
                    <w:rPr>
                      <w:b/>
                    </w:rPr>
                  </w:pPr>
                  <w:r w:rsidRPr="00FC66B3">
                    <w:rPr>
                      <w:b/>
                    </w:rPr>
                    <w:t>12+</w:t>
                  </w:r>
                </w:p>
              </w:txbxContent>
            </v:textbox>
          </v:shape>
        </w:pict>
      </w:r>
      <w:r>
        <w:t xml:space="preserve">                                 </w:t>
      </w:r>
    </w:p>
    <w:p w:rsidR="004770C9" w:rsidRPr="00AF275C" w:rsidRDefault="004770C9" w:rsidP="00243F0A">
      <w:pPr>
        <w:snapToGrid/>
        <w:ind w:hanging="1260"/>
        <w:jc w:val="left"/>
      </w:pPr>
      <w:r>
        <w:rPr>
          <w:noProof/>
        </w:rPr>
        <w:pict>
          <v:shape id="Document" o:spid="_x0000_s1032" style="position:absolute;margin-left:453.7pt;margin-top:4pt;width:81pt;height:75.8pt;z-index:251652096" coordsize="21600,21600" o:spt="100" adj="11635652,,5400" path="m10757,21632r-5570,l85,17509r,-6660l85,81r10672,l21706,81r,10571l21706,21632r-10949,xem85,17509r5102,l5187,21632,85,17509xe" fillcolor="#d8ebb3">
            <v:stroke joinstyle="miter"/>
            <v:shadow on="t" offset="6pt,6pt"/>
            <v:formulas>
              <v:f eqn="val #1"/>
              <v:f eqn="val #0"/>
              <v:f eqn="sum #1 0 #0"/>
              <v:f eqn="val 10800"/>
              <v:f eqn="sum 0 0 #1"/>
              <v:f eqn="sumangle @2 360 0"/>
              <v:f eqn="if @2 @2 @5"/>
              <v:f eqn="sum 0 0 @6"/>
              <v:f eqn="val #2"/>
              <v:f eqn="sum 0 0 #0"/>
              <v:f eqn="sum #2 0 2700"/>
              <v:f eqn="cos @10 #1"/>
              <v:f eqn="sin @10 #1"/>
              <v:f eqn="cos 13500 #1"/>
              <v:f eqn="sin 13500 #1"/>
              <v:f eqn="sum @11 10800 0"/>
              <v:f eqn="sum @12 10800 0"/>
              <v:f eqn="sum @13 10800 0"/>
              <v:f eqn="sum @14 10800 0"/>
              <v:f eqn="prod #2 1 2"/>
              <v:f eqn="sum @19 5400 0"/>
              <v:f eqn="cos @20 #1"/>
              <v:f eqn="sin @20 #1"/>
              <v:f eqn="sum @21 10800 0"/>
              <v:f eqn="sum @12 @23 @22"/>
              <v:f eqn="sum @22 @23 @11"/>
              <v:f eqn="cos 10800 #1"/>
              <v:f eqn="sin 10800 #1"/>
              <v:f eqn="cos #2 #1"/>
              <v:f eqn="sin #2 #1"/>
              <v:f eqn="sum @26 10800 0"/>
              <v:f eqn="sum @27 10800 0"/>
              <v:f eqn="sum @28 10800 0"/>
              <v:f eqn="sum @29 10800 0"/>
              <v:f eqn="sum @19 5400 0"/>
              <v:f eqn="cos @34 #0"/>
              <v:f eqn="sin @34 #0"/>
              <v:f eqn="mid #0 #1"/>
              <v:f eqn="sumangle @37 180 0"/>
              <v:f eqn="if @2 @37 @38"/>
              <v:f eqn="cos 10800 @39"/>
              <v:f eqn="sin 10800 @39"/>
              <v:f eqn="cos #2 @39"/>
              <v:f eqn="sin #2 @39"/>
              <v:f eqn="sum @40 10800 0"/>
              <v:f eqn="sum @41 10800 0"/>
              <v:f eqn="sum @42 10800 0"/>
              <v:f eqn="sum @43 10800 0"/>
              <v:f eqn="sum @35 10800 0"/>
              <v:f eqn="sum @36 10800 0"/>
            </v:formulas>
            <v:path o:connecttype="custom" o:connectlocs="10757,21632;85,10849;10757,81;21706,10652;10757,21632;0,0;21600,0;21600,21600" textboxrect="977,818,20622,16429"/>
            <v:handles>
              <v:h position="@3,#0" polar="10800,10800"/>
              <v:h position="#2,#1" polar="10800,10800" radiusrange="0,10800"/>
            </v:handles>
            <o:lock v:ext="edit" verticies="t"/>
          </v:shape>
        </w:pict>
      </w:r>
      <w:r>
        <w:rPr>
          <w:noProof/>
        </w:rPr>
        <w:pict>
          <v:shape id="_x0000_s1033" type="#_x0000_t202" style="position:absolute;margin-left:458.95pt;margin-top:10.5pt;width:70.5pt;height:55.8pt;z-index:251653120" fillcolor="#ff9">
            <v:textbox style="mso-next-textbox:#_x0000_s1033">
              <w:txbxContent>
                <w:p w:rsidR="004770C9" w:rsidRDefault="004770C9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   № 5</w:t>
                  </w:r>
                </w:p>
                <w:p w:rsidR="004770C9" w:rsidRPr="00D726D0" w:rsidRDefault="004770C9" w:rsidP="0021562D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(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>6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4) май</w:t>
                  </w:r>
                </w:p>
                <w:p w:rsidR="004770C9" w:rsidRPr="00C87536" w:rsidRDefault="004770C9" w:rsidP="00243F0A">
                  <w:pPr>
                    <w:snapToGrid/>
                    <w:ind w:firstLine="0"/>
                    <w:jc w:val="left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 xml:space="preserve">      </w:t>
                  </w:r>
                  <w:r>
                    <w:rPr>
                      <w:b/>
                      <w:bCs/>
                      <w:sz w:val="22"/>
                      <w:szCs w:val="22"/>
                      <w:lang w:val="en-US"/>
                    </w:rPr>
                    <w:t xml:space="preserve"> 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 xml:space="preserve">2015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4" type="#_x0000_t202" style="position:absolute;margin-left:0;margin-top:1.5pt;width:75.7pt;height:86pt;z-index:251654144" fillcolor="#ff9">
            <v:textbox style="mso-next-textbox:#_x0000_s1034">
              <w:txbxContent>
                <w:p w:rsidR="004770C9" w:rsidRDefault="004770C9" w:rsidP="00243F0A">
                  <w:pPr>
                    <w:snapToGrid/>
                    <w:ind w:firstLine="0"/>
                    <w:jc w:val="left"/>
                    <w:rPr>
                      <w:sz w:val="24"/>
                      <w:szCs w:val="24"/>
                    </w:rPr>
                  </w:pPr>
                  <w:r w:rsidRPr="00A2221B">
                    <w:rPr>
                      <w:noProof/>
                      <w:color w:val="000000"/>
                      <w:sz w:val="24"/>
                      <w:szCs w:val="24"/>
                    </w:rPr>
                    <w:pict>
                      <v:shape id="Рисунок 15" o:spid="_x0000_i1034" type="#_x0000_t75" style="width:63.75pt;height:59.25pt;visibility:visible">
                        <v:imagedata r:id="rId10" o:title=""/>
                      </v:shape>
                    </w:pict>
                  </w:r>
                  <w:r>
                    <w:rPr>
                      <w:color w:val="000000"/>
                      <w:sz w:val="24"/>
                      <w:szCs w:val="24"/>
                    </w:rPr>
                    <w:t xml:space="preserve">      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5" type="#_x0000_t136" style="position:absolute;margin-left:66.7pt;margin-top:4pt;width:354.7pt;height:56.5pt;z-index:-251660288" wrapcoords="6485 -288 1827 0 1644 288 1644 18432 19773 21312 21646 21312 21600 4896 6348 4320 6941 1728 6896 -288 6485 -288" fillcolor="blue">
            <v:shadow color="#868686"/>
            <v:textpath style="font-family:&quot;Arial&quot;;font-weight:bold;v-text-kern:t" trim="t" fitpath="t" string="  Библиовзгляд"/>
            <w10:wrap type="tight"/>
          </v:shape>
        </w:pict>
      </w:r>
      <w:r w:rsidRPr="00AF275C">
        <w:t xml:space="preserve">          </w:t>
      </w:r>
    </w:p>
    <w:p w:rsidR="004770C9" w:rsidRPr="00AF275C" w:rsidRDefault="004770C9" w:rsidP="00243F0A">
      <w:pPr>
        <w:snapToGrid/>
        <w:ind w:hanging="1260"/>
        <w:jc w:val="left"/>
      </w:pPr>
      <w:r>
        <w:t xml:space="preserve">                        </w:t>
      </w:r>
    </w:p>
    <w:p w:rsidR="004770C9" w:rsidRPr="00C13A3F" w:rsidRDefault="004770C9" w:rsidP="00ED6359">
      <w:pPr>
        <w:snapToGrid/>
        <w:ind w:firstLine="0"/>
        <w:jc w:val="left"/>
      </w:pPr>
      <w:r>
        <w:t xml:space="preserve">                                                                                                                                                                                </w:t>
      </w:r>
    </w:p>
    <w:p w:rsidR="004770C9" w:rsidRDefault="004770C9" w:rsidP="00DD7B10">
      <w:r w:rsidRPr="0070598C">
        <w:t xml:space="preserve">                                                         </w:t>
      </w:r>
      <w:r>
        <w:t xml:space="preserve">                  </w:t>
      </w:r>
      <w:r w:rsidRPr="0070598C">
        <w:t xml:space="preserve"> </w:t>
      </w:r>
      <w:r>
        <w:t xml:space="preserve"> </w:t>
      </w:r>
    </w:p>
    <w:p w:rsidR="004770C9" w:rsidRPr="00AF275C" w:rsidRDefault="004770C9" w:rsidP="00243F0A">
      <w:pPr>
        <w:snapToGrid/>
        <w:ind w:hanging="1260"/>
        <w:jc w:val="left"/>
      </w:pPr>
    </w:p>
    <w:p w:rsidR="004770C9" w:rsidRPr="00AF275C" w:rsidRDefault="004770C9" w:rsidP="00243F0A">
      <w:pPr>
        <w:snapToGrid/>
        <w:ind w:hanging="1260"/>
        <w:jc w:val="left"/>
      </w:pPr>
      <w:r>
        <w:rPr>
          <w:noProof/>
        </w:rPr>
        <w:pict>
          <v:shape id="_x0000_s1036" type="#_x0000_t202" style="position:absolute;margin-left:75.7pt;margin-top:.5pt;width:368.25pt;height:29.5pt;z-index:251651072" fillcolor="#ff9" strokecolor="red">
            <v:textbox style="mso-next-textbox:#_x0000_s1036">
              <w:txbxContent>
                <w:p w:rsidR="004770C9" w:rsidRDefault="004770C9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16"/>
                      <w:szCs w:val="16"/>
                    </w:rPr>
                  </w:pPr>
                  <w:r w:rsidRPr="00746A6E">
                    <w:rPr>
                      <w:color w:val="000000"/>
                      <w:sz w:val="16"/>
                      <w:szCs w:val="16"/>
                    </w:rPr>
                    <w:t xml:space="preserve">САМОДЕЯТЕЛЬНАЯ  ГАЗЕТА  МУ « </w:t>
                  </w:r>
                  <w:r>
                    <w:rPr>
                      <w:color w:val="000000"/>
                      <w:sz w:val="16"/>
                      <w:szCs w:val="16"/>
                    </w:rPr>
                    <w:t>М</w:t>
                  </w:r>
                  <w:r w:rsidRPr="00746A6E">
                    <w:rPr>
                      <w:color w:val="000000"/>
                      <w:sz w:val="16"/>
                      <w:szCs w:val="16"/>
                    </w:rPr>
                    <w:t>ЕЖПОСЕЛЕНЧЕСКАЯ  ЦЕНТРАЛЬНАЯ</w:t>
                  </w:r>
                  <w:r>
                    <w:rPr>
                      <w:color w:val="000000"/>
                      <w:sz w:val="16"/>
                      <w:szCs w:val="16"/>
                    </w:rPr>
                    <w:t xml:space="preserve"> </w:t>
                  </w:r>
                  <w:r w:rsidRPr="00286558">
                    <w:rPr>
                      <w:color w:val="000000"/>
                      <w:sz w:val="16"/>
                      <w:szCs w:val="16"/>
                    </w:rPr>
                    <w:t xml:space="preserve"> </w:t>
                  </w:r>
                  <w:r w:rsidRPr="00746A6E">
                    <w:rPr>
                      <w:color w:val="000000"/>
                      <w:sz w:val="16"/>
                      <w:szCs w:val="16"/>
                    </w:rPr>
                    <w:t>БИБЛИОТЕКА»</w:t>
                  </w:r>
                </w:p>
                <w:p w:rsidR="004770C9" w:rsidRPr="001E780A" w:rsidRDefault="004770C9" w:rsidP="00243F0A">
                  <w:pPr>
                    <w:snapToGrid/>
                    <w:ind w:firstLine="0"/>
                    <w:jc w:val="left"/>
                    <w:rPr>
                      <w:color w:val="000000"/>
                      <w:sz w:val="22"/>
                      <w:szCs w:val="22"/>
                    </w:rPr>
                  </w:pPr>
                  <w:r w:rsidRPr="001E780A">
                    <w:rPr>
                      <w:color w:val="000000"/>
                      <w:sz w:val="22"/>
                      <w:szCs w:val="22"/>
                    </w:rPr>
                    <w:t xml:space="preserve">      </w:t>
                  </w:r>
                  <w:r>
                    <w:rPr>
                      <w:color w:val="000000"/>
                      <w:sz w:val="22"/>
                      <w:szCs w:val="22"/>
                    </w:rPr>
                    <w:t xml:space="preserve">         </w:t>
                  </w:r>
                  <w:r w:rsidRPr="001E780A">
                    <w:rPr>
                      <w:color w:val="000000"/>
                      <w:sz w:val="22"/>
                      <w:szCs w:val="22"/>
                    </w:rPr>
                    <w:t xml:space="preserve">Курского муниципального района  Ставропольского края </w:t>
                  </w:r>
                </w:p>
              </w:txbxContent>
            </v:textbox>
          </v:shape>
        </w:pict>
      </w:r>
    </w:p>
    <w:p w:rsidR="004770C9" w:rsidRPr="00AF275C" w:rsidRDefault="004770C9" w:rsidP="00243F0A">
      <w:pPr>
        <w:snapToGrid/>
        <w:ind w:hanging="1260"/>
        <w:jc w:val="left"/>
      </w:pPr>
    </w:p>
    <w:p w:rsidR="004770C9" w:rsidRDefault="004770C9" w:rsidP="00197F9F">
      <w:pPr>
        <w:snapToGrid/>
        <w:ind w:firstLine="0"/>
        <w:jc w:val="left"/>
      </w:pPr>
    </w:p>
    <w:tbl>
      <w:tblPr>
        <w:tblW w:w="10915" w:type="dxa"/>
        <w:tblInd w:w="108" w:type="dxa"/>
        <w:tblBorders>
          <w:top w:val="dotDotDash" w:sz="4" w:space="0" w:color="auto"/>
          <w:left w:val="dotDotDash" w:sz="4" w:space="0" w:color="auto"/>
          <w:bottom w:val="dotDotDash" w:sz="4" w:space="0" w:color="auto"/>
          <w:right w:val="dotDotDash" w:sz="4" w:space="0" w:color="auto"/>
          <w:insideH w:val="dotDotDash" w:sz="4" w:space="0" w:color="auto"/>
          <w:insideV w:val="dotDotDash" w:sz="4" w:space="0" w:color="auto"/>
        </w:tblBorders>
        <w:tblLayout w:type="fixed"/>
        <w:tblLook w:val="00A0"/>
      </w:tblPr>
      <w:tblGrid>
        <w:gridCol w:w="5529"/>
        <w:gridCol w:w="5386"/>
      </w:tblGrid>
      <w:tr w:rsidR="004770C9" w:rsidTr="00A2221B">
        <w:trPr>
          <w:trHeight w:val="13618"/>
        </w:trPr>
        <w:tc>
          <w:tcPr>
            <w:tcW w:w="5529" w:type="dxa"/>
            <w:tcBorders>
              <w:right w:val="single" w:sz="4" w:space="0" w:color="auto"/>
            </w:tcBorders>
          </w:tcPr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rStyle w:val="apple-converted-space"/>
                <w:color w:val="3B3B3B"/>
                <w:sz w:val="6"/>
                <w:szCs w:val="6"/>
              </w:rPr>
            </w:pPr>
            <w:r w:rsidRPr="00A2221B">
              <w:rPr>
                <w:color w:val="000000"/>
              </w:rPr>
              <w:t xml:space="preserve">  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="Gautami" w:hAnsi="Gautami" w:cs="Gautami"/>
                <w:color w:val="3B3B3B"/>
                <w:sz w:val="36"/>
                <w:szCs w:val="36"/>
              </w:rPr>
            </w:pPr>
            <w:r w:rsidRPr="00A2221B">
              <w:rPr>
                <w:rFonts w:ascii="Gautami" w:hAnsi="Gautami" w:cs="Gautami"/>
                <w:color w:val="3B3B3B"/>
                <w:sz w:val="36"/>
                <w:szCs w:val="36"/>
              </w:rPr>
              <w:pict>
                <v:shape id="_x0000_i1035" type="#_x0000_t136" style="width:170.25pt;height:16.5pt" fillcolor="#c00000">
                  <v:shadow color="#868686"/>
                  <v:textpath style="font-family:&quot;Garamond&quot;;v-text-kern:t" trim="t" fitpath="t" string="Весь май Победой освещён!"/>
                </v:shape>
              </w:pict>
            </w:r>
            <w:r w:rsidRPr="00A2221B">
              <w:rPr>
                <w:rFonts w:ascii="Gautami" w:hAnsi="Gautami" w:cs="Gautami"/>
                <w:i/>
                <w:color w:val="3B3B3B"/>
                <w:sz w:val="44"/>
                <w:szCs w:val="44"/>
              </w:rPr>
              <w:t xml:space="preserve"> </w:t>
            </w:r>
            <w:r w:rsidRPr="00A2221B">
              <w:rPr>
                <w:rFonts w:ascii="Gautami" w:hAnsi="Gautami" w:cs="Gautami"/>
                <w:color w:val="3B3B3B"/>
                <w:sz w:val="36"/>
                <w:szCs w:val="36"/>
              </w:rPr>
              <w:t xml:space="preserve">      </w:t>
            </w:r>
          </w:p>
          <w:p w:rsidR="004770C9" w:rsidRPr="00A2221B" w:rsidRDefault="004770C9" w:rsidP="00A2221B">
            <w:pPr>
              <w:ind w:firstLine="0"/>
              <w:rPr>
                <w:rFonts w:ascii="Monotype Corsiva" w:hAnsi="Monotype Corsiva"/>
                <w:color w:val="3B3B3B"/>
                <w:sz w:val="6"/>
                <w:szCs w:val="6"/>
              </w:rPr>
            </w:pPr>
            <w:r w:rsidRPr="00A2221B">
              <w:rPr>
                <w:rFonts w:ascii="Monotype Corsiva" w:hAnsi="Monotype Corsiva"/>
                <w:color w:val="3B3B3B"/>
                <w:sz w:val="36"/>
                <w:szCs w:val="36"/>
              </w:rPr>
              <w:t xml:space="preserve"> </w:t>
            </w:r>
          </w:p>
          <w:p w:rsidR="004770C9" w:rsidRPr="00A2221B" w:rsidRDefault="004770C9" w:rsidP="00A2221B">
            <w:pPr>
              <w:ind w:firstLine="0"/>
              <w:jc w:val="left"/>
              <w:rPr>
                <w:rFonts w:ascii="Monotype Corsiva" w:hAnsi="Monotype Corsiva"/>
                <w:color w:val="3B3B3B"/>
                <w:sz w:val="6"/>
                <w:szCs w:val="6"/>
              </w:rPr>
            </w:pPr>
            <w:r>
              <w:rPr>
                <w:noProof/>
              </w:rPr>
              <w:pict>
                <v:shape id="Рисунок 144" o:spid="_x0000_s1037" type="#_x0000_t75" style="position:absolute;margin-left:3.55pt;margin-top:-23.7pt;width:33.75pt;height:36pt;z-index:-251656192;visibility:visible" wrapcoords="-480 0 -480 21150 21600 21150 21600 0 -480 0">
                  <v:imagedata r:id="rId11" o:title=""/>
                  <w10:wrap type="tight"/>
                </v:shape>
              </w:pict>
            </w:r>
            <w:r>
              <w:rPr>
                <w:noProof/>
              </w:rPr>
              <w:pict>
                <v:shape id="Рисунок 93" o:spid="_x0000_s1038" type="#_x0000_t75" alt="http://libkmrsk.ru/images/Pozdravlyaem_nashego_direktora/%206%20%201.jpg" style="position:absolute;margin-left:-.2pt;margin-top:29.7pt;width:107.25pt;height:121.5pt;z-index:-251657216;visibility:visible" wrapcoords="-151 0 -151 21467 21600 21467 21600 0 -151 0">
                  <v:imagedata r:id="rId12" o:title="" croptop="5296f" cropleft="8915f" cropright="2650f" gain="79922f" blacklevel="1966f"/>
                  <w10:wrap type="tight"/>
                </v:shape>
              </w:pict>
            </w:r>
            <w:r w:rsidRPr="00A2221B">
              <w:rPr>
                <w:rFonts w:ascii="Monotype Corsiva" w:hAnsi="Monotype Corsiva"/>
                <w:color w:val="3B3B3B"/>
                <w:sz w:val="6"/>
                <w:szCs w:val="6"/>
              </w:rPr>
              <w:t xml:space="preserve">       </w:t>
            </w:r>
            <w:r w:rsidRPr="00A2221B">
              <w:rPr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>
              <w:rPr>
                <w:color w:val="000000"/>
                <w:sz w:val="22"/>
                <w:szCs w:val="22"/>
                <w:shd w:val="clear" w:color="auto" w:fill="FFFFFF"/>
              </w:rPr>
              <w:t xml:space="preserve">               </w:t>
            </w:r>
            <w:r w:rsidRPr="00A2221B">
              <w:rPr>
                <w:color w:val="000000"/>
                <w:sz w:val="22"/>
                <w:szCs w:val="22"/>
                <w:shd w:val="clear" w:color="auto" w:fill="FFFFFF"/>
              </w:rPr>
              <w:t>Накануне Дня Победы  директор библиотечной сети Курского муниципального района З.Н.Зеленова стала одним из победителей краевого фотоконкурса «Дорогами Победы». Фотографии родных - фронтовиков, присланные ею на конкурс, признаны лучшими в номинации «Архивные фотографии». Они были представлены на краевой фотовыставке «Дорогами Победы» в выставочном зале Ставропольского краевого Дома народного творчества.</w:t>
            </w:r>
            <w:r w:rsidRPr="00A2221B">
              <w:rPr>
                <w:color w:val="0070C0"/>
              </w:rPr>
              <w:t xml:space="preserve">              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6"/>
                <w:szCs w:val="6"/>
              </w:rPr>
            </w:pPr>
            <w:r w:rsidRPr="00A2221B">
              <w:rPr>
                <w:color w:val="000000"/>
                <w:sz w:val="22"/>
                <w:szCs w:val="22"/>
              </w:rPr>
              <w:t xml:space="preserve">     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Gautami"/>
                <w:b/>
                <w:bCs/>
                <w:color w:val="000000"/>
                <w:sz w:val="22"/>
                <w:szCs w:val="22"/>
              </w:rPr>
            </w:pPr>
            <w:r w:rsidRPr="00A2221B">
              <w:rPr>
                <w:color w:val="000000"/>
                <w:sz w:val="22"/>
                <w:szCs w:val="22"/>
              </w:rPr>
              <w:t xml:space="preserve">          </w:t>
            </w:r>
            <w:r w:rsidRPr="00A2221B">
              <w:rPr>
                <w:rFonts w:ascii="Gautami" w:hAnsi="Gautami" w:cs="Gautami"/>
                <w:b/>
                <w:color w:val="000000"/>
                <w:sz w:val="22"/>
                <w:szCs w:val="22"/>
              </w:rPr>
              <w:t>Огонёк </w:t>
            </w:r>
            <w:r w:rsidRPr="00A2221B">
              <w:rPr>
                <w:rFonts w:ascii="Gautami" w:hAnsi="Gautami" w:cs="Gautami"/>
                <w:b/>
                <w:bCs/>
                <w:color w:val="000000"/>
                <w:sz w:val="22"/>
                <w:szCs w:val="22"/>
              </w:rPr>
              <w:t>«Поём вместе военные песни»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bCs/>
                <w:color w:val="000000"/>
                <w:sz w:val="22"/>
                <w:szCs w:val="22"/>
              </w:rPr>
            </w:pPr>
            <w:r w:rsidRPr="00A2221B">
              <w:rPr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A2221B">
              <w:rPr>
                <w:color w:val="000000"/>
                <w:sz w:val="22"/>
                <w:szCs w:val="22"/>
              </w:rPr>
              <w:t xml:space="preserve"> 5 мая в кинотеатре «Восток» </w:t>
            </w:r>
            <w:r w:rsidRPr="00A2221B">
              <w:rPr>
                <w:bCs/>
                <w:color w:val="000000"/>
                <w:sz w:val="22"/>
                <w:szCs w:val="22"/>
              </w:rPr>
              <w:t xml:space="preserve">прошёл огонёк «Поём вместе военные песни». </w:t>
            </w:r>
            <w:r w:rsidRPr="00A2221B">
              <w:rPr>
                <w:color w:val="000000"/>
                <w:sz w:val="22"/>
                <w:szCs w:val="22"/>
              </w:rPr>
              <w:t xml:space="preserve">Центральная  районная  библиотека   провела его для своих читателей и социальных    партнёров. Мероприятие получило множество восторженных отзывов и благодарностей.   </w:t>
            </w:r>
            <w:r w:rsidRPr="00A2221B">
              <w:rPr>
                <w:b/>
                <w:bCs/>
                <w:color w:val="000000"/>
                <w:sz w:val="22"/>
                <w:szCs w:val="22"/>
              </w:rPr>
              <w:t> </w:t>
            </w:r>
            <w:r w:rsidRPr="00A2221B">
              <w:rPr>
                <w:color w:val="000000"/>
                <w:sz w:val="22"/>
                <w:szCs w:val="22"/>
              </w:rPr>
              <w:t xml:space="preserve">       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6"/>
                <w:szCs w:val="6"/>
              </w:rPr>
            </w:pPr>
          </w:p>
          <w:p w:rsidR="004770C9" w:rsidRPr="00C10A05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sz w:val="6"/>
                <w:szCs w:val="6"/>
              </w:rPr>
            </w:pPr>
            <w:r w:rsidRPr="00A2221B">
              <w:rPr>
                <w:rFonts w:ascii="Calibri" w:hAnsi="Calibri" w:cs="Gautami"/>
                <w:b/>
                <w:color w:val="3B3B3B"/>
                <w:sz w:val="22"/>
                <w:szCs w:val="22"/>
              </w:rPr>
              <w:t xml:space="preserve">               </w:t>
            </w:r>
            <w:r w:rsidRPr="00C10A05">
              <w:rPr>
                <w:rFonts w:ascii="Gautami" w:hAnsi="Gautami" w:cs="Gautami"/>
                <w:b/>
                <w:sz w:val="22"/>
                <w:szCs w:val="22"/>
              </w:rPr>
              <w:t>Акция</w:t>
            </w:r>
            <w:r w:rsidRPr="00C10A05">
              <w:rPr>
                <w:rFonts w:ascii="Calibri" w:hAnsi="Calibri" w:cs="Gautami"/>
                <w:b/>
                <w:sz w:val="22"/>
                <w:szCs w:val="22"/>
              </w:rPr>
              <w:t xml:space="preserve">  </w:t>
            </w:r>
            <w:r w:rsidRPr="00C10A05">
              <w:rPr>
                <w:rFonts w:ascii="Gautami" w:hAnsi="Gautami" w:cs="Gautami"/>
                <w:b/>
                <w:sz w:val="22"/>
                <w:szCs w:val="22"/>
              </w:rPr>
              <w:t>«Читаем детям о войне»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  <w:r w:rsidRPr="00A2221B">
              <w:rPr>
                <w:color w:val="000000"/>
                <w:sz w:val="22"/>
                <w:szCs w:val="22"/>
              </w:rPr>
              <w:t xml:space="preserve">     7 мая  час одновременного чтения вслух прошёл в 79 регионах Российской Федерации. В 11.00 в самых разных точках нашей страны   около 500 тысяч детей и подростков прослушали литературные произведения, рассказывающие о Великой Отечественной войне. Среди них 790  юных читателей 20-ти библиотек нашего района.</w:t>
            </w:r>
          </w:p>
          <w:p w:rsidR="004770C9" w:rsidRPr="00C10A05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="Calibri" w:hAnsi="Calibri" w:cs="Gautami"/>
                <w:b/>
                <w:sz w:val="22"/>
                <w:szCs w:val="22"/>
              </w:rPr>
            </w:pPr>
            <w:r w:rsidRPr="00C10A05">
              <w:rPr>
                <w:sz w:val="20"/>
                <w:szCs w:val="20"/>
              </w:rPr>
              <w:t xml:space="preserve">                    </w:t>
            </w:r>
            <w:r w:rsidRPr="00C10A05">
              <w:rPr>
                <w:rFonts w:ascii="Gautami" w:hAnsi="Gautami" w:cs="Gautami"/>
                <w:b/>
                <w:sz w:val="22"/>
                <w:szCs w:val="22"/>
              </w:rPr>
              <w:t>Акция «Бессмертный полк»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rFonts w:ascii="Gautami" w:hAnsi="Gautami" w:cs="Gautami"/>
                <w:b/>
                <w:color w:val="3B3B3B"/>
                <w:sz w:val="22"/>
                <w:szCs w:val="22"/>
              </w:rPr>
            </w:pPr>
            <w:r>
              <w:rPr>
                <w:noProof/>
              </w:rPr>
              <w:pict>
                <v:shape id="Рисунок 1" o:spid="_x0000_s1039" type="#_x0000_t75" style="position:absolute;left:0;text-align:left;margin-left:19.3pt;margin-top:144.05pt;width:232.25pt;height:138.75pt;z-index:-251655168;visibility:visible" wrapcoords="-70 0 -70 21483 21600 21483 21600 0 -70 0">
                  <v:imagedata r:id="rId13" o:title="" croptop="5059f" cropbottom="12137f" cropleft="16183f" cropright="8476f"/>
                  <w10:wrap type="tight"/>
                </v:shape>
              </w:pict>
            </w:r>
            <w:r w:rsidRPr="00A2221B">
              <w:rPr>
                <w:rFonts w:ascii="Calibri" w:hAnsi="Calibri" w:cs="Gautami"/>
                <w:b/>
                <w:color w:val="3B3B3B"/>
                <w:sz w:val="22"/>
                <w:szCs w:val="22"/>
              </w:rPr>
              <w:t xml:space="preserve">    </w:t>
            </w:r>
            <w:r w:rsidRPr="00A2221B">
              <w:rPr>
                <w:color w:val="000000"/>
                <w:sz w:val="20"/>
                <w:szCs w:val="20"/>
              </w:rPr>
              <w:t xml:space="preserve"> </w:t>
            </w:r>
            <w:r w:rsidRPr="00A2221B">
              <w:rPr>
                <w:color w:val="000000"/>
                <w:sz w:val="22"/>
                <w:szCs w:val="22"/>
                <w:shd w:val="clear" w:color="auto" w:fill="FFFFFF"/>
              </w:rPr>
              <w:t>Все библиотекари района приняли участие в акции «Бессмертный полк». Подготовка к акции в библиоте-ках велась с 2013 года. Совместная работа со школами, администрациями, Домами культуры вызвала подъём патриотизма в поселениях, жители проявили большую активность, участвуя в мероприятиях ко Дню Победы. По отзывам жителей, шествие «Бессмертного полка», стало примером единения и  сплочения представителей разных народов и национальностей в общем</w:t>
            </w:r>
            <w:r w:rsidRPr="00A2221B">
              <w:rPr>
                <w:color w:val="000000"/>
                <w:shd w:val="clear" w:color="auto" w:fill="FFFFFF"/>
              </w:rPr>
              <w:t xml:space="preserve"> чувстве гордости за ветеранов и благодарности за подаренную мирную жизнь.</w:t>
            </w:r>
            <w:r w:rsidRPr="00A2221B">
              <w:rPr>
                <w:color w:val="000000"/>
                <w:sz w:val="20"/>
                <w:szCs w:val="20"/>
              </w:rPr>
              <w:t xml:space="preserve">  </w:t>
            </w:r>
          </w:p>
          <w:p w:rsidR="004770C9" w:rsidRPr="00A2221B" w:rsidRDefault="004770C9" w:rsidP="00A2221B">
            <w:pPr>
              <w:pStyle w:val="NormalWeb"/>
              <w:shd w:val="clear" w:color="auto" w:fill="FFFFFF"/>
              <w:spacing w:before="0" w:beforeAutospacing="0" w:after="0" w:afterAutospacing="0"/>
              <w:jc w:val="both"/>
              <w:rPr>
                <w:color w:val="3B3B3B"/>
                <w:sz w:val="20"/>
                <w:szCs w:val="20"/>
              </w:rPr>
            </w:pPr>
          </w:p>
        </w:tc>
        <w:tc>
          <w:tcPr>
            <w:tcW w:w="5386" w:type="dxa"/>
            <w:tcBorders>
              <w:left w:val="single" w:sz="4" w:space="0" w:color="auto"/>
            </w:tcBorders>
          </w:tcPr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color w:val="3B3B3B"/>
                <w:sz w:val="10"/>
                <w:szCs w:val="10"/>
              </w:rPr>
            </w:pPr>
            <w:r w:rsidRPr="00A2221B">
              <w:rPr>
                <w:color w:val="3B3B3B"/>
                <w:sz w:val="10"/>
                <w:szCs w:val="10"/>
              </w:rPr>
              <w:t xml:space="preserve">        </w:t>
            </w:r>
          </w:p>
          <w:p w:rsidR="004770C9" w:rsidRPr="00A2221B" w:rsidRDefault="004770C9" w:rsidP="00A2221B">
            <w:pPr>
              <w:ind w:firstLine="0"/>
              <w:jc w:val="center"/>
              <w:rPr>
                <w:rFonts w:ascii="Cambria" w:hAnsi="Cambria"/>
                <w:b/>
                <w:sz w:val="28"/>
                <w:szCs w:val="28"/>
              </w:rPr>
            </w:pPr>
            <w:r w:rsidRPr="00A2221B">
              <w:rPr>
                <w:rFonts w:ascii="Cambria" w:hAnsi="Cambria"/>
                <w:b/>
                <w:sz w:val="28"/>
                <w:szCs w:val="28"/>
              </w:rPr>
              <w:t>Сохраним казачью славу и традиции</w:t>
            </w:r>
          </w:p>
          <w:p w:rsidR="004770C9" w:rsidRPr="00A2221B" w:rsidRDefault="004770C9" w:rsidP="00A2221B">
            <w:pPr>
              <w:ind w:firstLine="0"/>
              <w:rPr>
                <w:i/>
                <w:sz w:val="6"/>
                <w:szCs w:val="6"/>
              </w:rPr>
            </w:pPr>
          </w:p>
          <w:p w:rsidR="004770C9" w:rsidRPr="00A2221B" w:rsidRDefault="004770C9" w:rsidP="00A2221B">
            <w:pPr>
              <w:ind w:firstLine="0"/>
              <w:rPr>
                <w:sz w:val="22"/>
                <w:szCs w:val="22"/>
              </w:rPr>
            </w:pPr>
            <w:r w:rsidRPr="00A2221B">
              <w:rPr>
                <w:i/>
                <w:sz w:val="22"/>
                <w:szCs w:val="22"/>
              </w:rPr>
              <w:t xml:space="preserve">     Под таким девизом работают многие</w:t>
            </w:r>
            <w:r w:rsidRPr="00A2221B">
              <w:rPr>
                <w:b/>
                <w:i/>
                <w:sz w:val="22"/>
                <w:szCs w:val="22"/>
              </w:rPr>
              <w:t xml:space="preserve"> </w:t>
            </w:r>
            <w:r w:rsidRPr="00A2221B">
              <w:rPr>
                <w:i/>
                <w:sz w:val="22"/>
                <w:szCs w:val="22"/>
              </w:rPr>
              <w:t xml:space="preserve">курские библиотекари. Они взяли на себя миссию собирателей, хранителей, летописцев истории своих поселений.  Плодотворно сотрудничают  со школами, местными краеведами, архивами, казаками. Помогают работникам культуры в организации и проведении краевого и </w:t>
            </w:r>
            <w:hyperlink r:id="rId14" w:history="1">
              <w:r w:rsidRPr="00A2221B">
                <w:rPr>
                  <w:rStyle w:val="Hyperlink"/>
                  <w:rFonts w:ascii="Times New Roman" w:hAnsi="Times New Roman" w:cs="Times New Roman"/>
                  <w:i/>
                  <w:sz w:val="22"/>
                  <w:szCs w:val="22"/>
                  <w:u w:val="none"/>
                </w:rPr>
                <w:t>межрегионального фестивалей-конкурсов традиционной казачьей культуры «Казачья сторона»</w:t>
              </w:r>
            </w:hyperlink>
            <w:r w:rsidRPr="00A2221B">
              <w:rPr>
                <w:i/>
                <w:sz w:val="22"/>
                <w:szCs w:val="22"/>
              </w:rPr>
              <w:t>, которые проводятся в станице Курской с</w:t>
            </w:r>
            <w:r w:rsidRPr="00A2221B">
              <w:rPr>
                <w:sz w:val="22"/>
                <w:szCs w:val="22"/>
              </w:rPr>
              <w:t xml:space="preserve"> 2004 </w:t>
            </w:r>
            <w:r w:rsidRPr="00A2221B">
              <w:rPr>
                <w:i/>
                <w:sz w:val="22"/>
                <w:szCs w:val="22"/>
              </w:rPr>
              <w:t>года.</w:t>
            </w:r>
          </w:p>
          <w:p w:rsidR="004770C9" w:rsidRPr="00A2221B" w:rsidRDefault="004770C9" w:rsidP="00C10A05">
            <w:pPr>
              <w:ind w:firstLine="0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Pr="00A2221B">
              <w:rPr>
                <w:sz w:val="22"/>
                <w:szCs w:val="22"/>
              </w:rPr>
              <w:t xml:space="preserve">Курский район издавна известен как один из самых надёжных форпостов </w:t>
            </w:r>
            <w:r>
              <w:rPr>
                <w:sz w:val="22"/>
                <w:szCs w:val="22"/>
              </w:rPr>
              <w:t>Ставропольского казачьего края.</w:t>
            </w:r>
            <w:r w:rsidRPr="00A2221B">
              <w:rPr>
                <w:sz w:val="22"/>
                <w:szCs w:val="22"/>
              </w:rPr>
              <w:t>. На его территории в дружбе и согласии прожи</w:t>
            </w:r>
            <w:r>
              <w:rPr>
                <w:sz w:val="22"/>
                <w:szCs w:val="22"/>
              </w:rPr>
              <w:t>-</w:t>
            </w:r>
            <w:r w:rsidRPr="00A2221B">
              <w:rPr>
                <w:sz w:val="22"/>
                <w:szCs w:val="22"/>
              </w:rPr>
              <w:t>вают представители 66-ти национальностей. Еще одна особенность нашего района – казачьи станицы: Галю</w:t>
            </w:r>
            <w:r>
              <w:rPr>
                <w:sz w:val="22"/>
                <w:szCs w:val="22"/>
              </w:rPr>
              <w:t>-</w:t>
            </w:r>
            <w:r w:rsidRPr="00A2221B">
              <w:rPr>
                <w:sz w:val="22"/>
                <w:szCs w:val="22"/>
              </w:rPr>
              <w:t>гаевская, Стодеревская, Курская, бережно хранящие культурное наследие казачества.</w:t>
            </w:r>
          </w:p>
          <w:p w:rsidR="004770C9" w:rsidRDefault="004770C9" w:rsidP="00C10A05">
            <w:pPr>
              <w:ind w:firstLine="0"/>
              <w:rPr>
                <w:b/>
                <w:sz w:val="22"/>
                <w:szCs w:val="22"/>
              </w:rPr>
            </w:pPr>
            <w:r w:rsidRPr="00A222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</w:t>
            </w:r>
            <w:r w:rsidRPr="00A2221B">
              <w:rPr>
                <w:sz w:val="22"/>
                <w:szCs w:val="22"/>
              </w:rPr>
              <w:t>Курское районное казачье  общество встало на путь возрождения в 1993 году.  Оно объединяет 3 станич</w:t>
            </w:r>
            <w:r>
              <w:rPr>
                <w:sz w:val="22"/>
                <w:szCs w:val="22"/>
              </w:rPr>
              <w:t>-</w:t>
            </w:r>
            <w:r w:rsidRPr="00A2221B">
              <w:rPr>
                <w:sz w:val="22"/>
                <w:szCs w:val="22"/>
              </w:rPr>
              <w:t>ных и 4 хуторских казачьих обществ, в которые вхо</w:t>
            </w:r>
            <w:r>
              <w:rPr>
                <w:sz w:val="22"/>
                <w:szCs w:val="22"/>
              </w:rPr>
              <w:t>-</w:t>
            </w:r>
            <w:r w:rsidRPr="00A2221B">
              <w:rPr>
                <w:sz w:val="22"/>
                <w:szCs w:val="22"/>
              </w:rPr>
              <w:t>дят свыше 1000 казаков. Возглавляет  Курское район</w:t>
            </w:r>
            <w:r>
              <w:rPr>
                <w:sz w:val="22"/>
                <w:szCs w:val="22"/>
              </w:rPr>
              <w:t>-</w:t>
            </w:r>
            <w:r w:rsidRPr="00A2221B">
              <w:rPr>
                <w:sz w:val="22"/>
                <w:szCs w:val="22"/>
              </w:rPr>
              <w:t>ное казачье общество атаман Колесников Н.Г., он же я</w:t>
            </w:r>
            <w:r>
              <w:rPr>
                <w:sz w:val="22"/>
                <w:szCs w:val="22"/>
              </w:rPr>
              <w:t>вляется атаманом Курского станичного</w:t>
            </w:r>
            <w:r w:rsidRPr="00A2221B">
              <w:rPr>
                <w:sz w:val="22"/>
                <w:szCs w:val="22"/>
              </w:rPr>
              <w:t xml:space="preserve"> казачьег</w:t>
            </w:r>
            <w:r>
              <w:rPr>
                <w:sz w:val="22"/>
                <w:szCs w:val="22"/>
              </w:rPr>
              <w:t>о общества. Галюгаевское и Стодеревское станичные казачьи общества возглавляю</w:t>
            </w:r>
            <w:r w:rsidRPr="00A2221B">
              <w:rPr>
                <w:sz w:val="22"/>
                <w:szCs w:val="22"/>
              </w:rPr>
              <w:t xml:space="preserve">т </w:t>
            </w:r>
            <w:r>
              <w:rPr>
                <w:sz w:val="22"/>
                <w:szCs w:val="22"/>
              </w:rPr>
              <w:t xml:space="preserve">соответственно </w:t>
            </w:r>
            <w:r w:rsidRPr="00A2221B">
              <w:rPr>
                <w:sz w:val="22"/>
                <w:szCs w:val="22"/>
              </w:rPr>
              <w:t>атаман</w:t>
            </w:r>
            <w:r>
              <w:rPr>
                <w:sz w:val="22"/>
                <w:szCs w:val="22"/>
              </w:rPr>
              <w:t>ы</w:t>
            </w:r>
            <w:r w:rsidRPr="00A2221B">
              <w:rPr>
                <w:sz w:val="22"/>
                <w:szCs w:val="22"/>
              </w:rPr>
              <w:t xml:space="preserve"> Бондарев Ю.М. </w:t>
            </w:r>
            <w:r>
              <w:rPr>
                <w:sz w:val="22"/>
                <w:szCs w:val="22"/>
              </w:rPr>
              <w:t>и Ержов А.Н., Русское,</w:t>
            </w:r>
            <w:r w:rsidRPr="00A222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Эристовское, Зайцевское</w:t>
            </w:r>
            <w:r w:rsidRPr="00A222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и Ростовановское хуторские казачьи общества возглавляют: Семенов В.Н., Суслов Е.М., Воронков А.Д., Х</w:t>
            </w:r>
            <w:r w:rsidRPr="00A2221B">
              <w:rPr>
                <w:sz w:val="22"/>
                <w:szCs w:val="22"/>
              </w:rPr>
              <w:t>еровимчук С.Д.</w:t>
            </w:r>
          </w:p>
          <w:p w:rsidR="004770C9" w:rsidRPr="00C10A05" w:rsidRDefault="004770C9" w:rsidP="00C10A05">
            <w:pPr>
              <w:ind w:firstLine="0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 </w:t>
            </w:r>
            <w:r w:rsidRPr="00A2221B">
              <w:rPr>
                <w:sz w:val="22"/>
                <w:szCs w:val="22"/>
              </w:rPr>
              <w:t xml:space="preserve">При Галюгаевской и Стодеревской библиотеках работают мини-музеи казачьего быта. </w:t>
            </w:r>
            <w:r w:rsidRPr="00A2221B">
              <w:rPr>
                <w:bCs/>
                <w:sz w:val="22"/>
                <w:szCs w:val="22"/>
              </w:rPr>
              <w:t>В Русской библиотеке-филиале №7 успешно действует музей «Русская горница. Период первой половины 20 века». Библиотекари собрали много интересных экспонатов того времени: вышитые наволочки, скатерти и салфетки, хозяйственную утварь из глины и дерева, радиолу, гармонь, прялку и многое другое. «Русская горница» постоянно пополняется</w:t>
            </w:r>
            <w:r>
              <w:rPr>
                <w:sz w:val="22"/>
                <w:szCs w:val="22"/>
              </w:rPr>
              <w:t>,</w:t>
            </w:r>
            <w:r w:rsidRPr="00A2221B">
              <w:rPr>
                <w:sz w:val="22"/>
                <w:szCs w:val="22"/>
              </w:rPr>
              <w:t xml:space="preserve"> проведено  множество экскурсий и видеолекций по истории села Русского и быту местных жителей, в том числе и по истории казачьих династий. </w:t>
            </w:r>
          </w:p>
          <w:p w:rsidR="004770C9" w:rsidRDefault="004770C9" w:rsidP="00C10A05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  <w:r w:rsidRPr="00A2221B">
              <w:rPr>
                <w:sz w:val="22"/>
                <w:szCs w:val="22"/>
              </w:rPr>
              <w:t>Галюгаевска</w:t>
            </w:r>
            <w:r>
              <w:rPr>
                <w:sz w:val="22"/>
                <w:szCs w:val="22"/>
              </w:rPr>
              <w:t>я библиотека-филиал №1 работает по программе «Казак родился - Отчизне</w:t>
            </w:r>
            <w:r w:rsidRPr="00A2221B">
              <w:rPr>
                <w:sz w:val="22"/>
                <w:szCs w:val="22"/>
              </w:rPr>
              <w:t xml:space="preserve"> пригодился». Создана баз</w:t>
            </w:r>
            <w:r>
              <w:rPr>
                <w:sz w:val="22"/>
                <w:szCs w:val="22"/>
              </w:rPr>
              <w:t xml:space="preserve">а данных «Всё о казачестве». В </w:t>
            </w:r>
            <w:r w:rsidRPr="00A2221B">
              <w:rPr>
                <w:sz w:val="22"/>
                <w:szCs w:val="22"/>
              </w:rPr>
              <w:t>биб</w:t>
            </w:r>
            <w:r>
              <w:rPr>
                <w:sz w:val="22"/>
                <w:szCs w:val="22"/>
              </w:rPr>
              <w:t>-лиотеке оформлена постоянно действующая выставка  «Распрямись, казачья вольница!». При Доме  куль-туры станицы работает клуб «Казачата»,  совместно с которым проходит большинство  мероприятий этой</w:t>
            </w:r>
            <w:r w:rsidRPr="00A2221B">
              <w:rPr>
                <w:sz w:val="22"/>
                <w:szCs w:val="22"/>
              </w:rPr>
              <w:t xml:space="preserve"> програм</w:t>
            </w:r>
            <w:r>
              <w:rPr>
                <w:sz w:val="22"/>
                <w:szCs w:val="22"/>
              </w:rPr>
              <w:t>мы.</w:t>
            </w:r>
            <w:r w:rsidRPr="00A2221B">
              <w:rPr>
                <w:sz w:val="22"/>
                <w:szCs w:val="22"/>
              </w:rPr>
              <w:t xml:space="preserve"> Шоу – программа «Суперказачка» стала заметным событием в культурной жизни станицы, собирает большую аудито</w:t>
            </w:r>
            <w:r>
              <w:rPr>
                <w:sz w:val="22"/>
                <w:szCs w:val="22"/>
              </w:rPr>
              <w:t>рию.</w:t>
            </w:r>
          </w:p>
          <w:p w:rsidR="004770C9" w:rsidRPr="00A2221B" w:rsidRDefault="004770C9" w:rsidP="00C10A05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         </w:t>
            </w:r>
            <w:r w:rsidRPr="00A2221B">
              <w:rPr>
                <w:sz w:val="22"/>
                <w:szCs w:val="22"/>
              </w:rPr>
              <w:t xml:space="preserve">    </w:t>
            </w:r>
            <w:r>
              <w:rPr>
                <w:sz w:val="22"/>
                <w:szCs w:val="22"/>
              </w:rPr>
              <w:t xml:space="preserve">                             </w:t>
            </w:r>
            <w:r w:rsidRPr="00C10A05">
              <w:rPr>
                <w:sz w:val="22"/>
                <w:szCs w:val="22"/>
              </w:rPr>
              <w:t>(</w:t>
            </w:r>
            <w:r w:rsidRPr="00C10A05">
              <w:t>продолжение на стр.2)</w:t>
            </w: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  <w:r w:rsidRPr="00A2221B">
              <w:rPr>
                <w:sz w:val="20"/>
                <w:szCs w:val="20"/>
                <w:shd w:val="clear" w:color="auto" w:fill="FFFFFF"/>
              </w:rPr>
              <w:t xml:space="preserve"> </w:t>
            </w: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  <w:r w:rsidRPr="00A2221B">
              <w:rPr>
                <w:sz w:val="20"/>
                <w:szCs w:val="20"/>
                <w:shd w:val="clear" w:color="auto" w:fill="FFFFFF"/>
              </w:rPr>
              <w:t xml:space="preserve"> </w:t>
            </w: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ind w:left="-533" w:firstLine="533"/>
              <w:jc w:val="both"/>
              <w:rPr>
                <w:sz w:val="20"/>
                <w:szCs w:val="20"/>
                <w:shd w:val="clear" w:color="auto" w:fill="FFFFFF"/>
              </w:rPr>
            </w:pPr>
          </w:p>
          <w:p w:rsidR="004770C9" w:rsidRPr="00A2221B" w:rsidRDefault="004770C9" w:rsidP="00A2221B">
            <w:pPr>
              <w:pStyle w:val="Heading1"/>
              <w:spacing w:after="0"/>
              <w:jc w:val="both"/>
              <w:rPr>
                <w:color w:val="3B3B3B"/>
                <w:sz w:val="10"/>
                <w:szCs w:val="10"/>
              </w:rPr>
            </w:pPr>
            <w:r w:rsidRPr="00A2221B">
              <w:rPr>
                <w:sz w:val="20"/>
                <w:szCs w:val="20"/>
                <w:shd w:val="clear" w:color="auto" w:fill="FFFFFF"/>
              </w:rPr>
              <w:t xml:space="preserve"> </w:t>
            </w:r>
          </w:p>
        </w:tc>
      </w:tr>
    </w:tbl>
    <w:p w:rsidR="004770C9" w:rsidRPr="00610379" w:rsidRDefault="004770C9" w:rsidP="00197F9F">
      <w:pPr>
        <w:snapToGrid/>
        <w:ind w:firstLine="0"/>
        <w:jc w:val="left"/>
        <w:rPr>
          <w:sz w:val="6"/>
          <w:szCs w:val="6"/>
        </w:rPr>
      </w:pPr>
    </w:p>
    <w:p w:rsidR="004770C9" w:rsidRPr="00610379" w:rsidRDefault="004770C9" w:rsidP="00197F9F">
      <w:pPr>
        <w:snapToGrid/>
        <w:ind w:firstLine="0"/>
        <w:jc w:val="left"/>
        <w:rPr>
          <w:sz w:val="6"/>
          <w:szCs w:val="6"/>
        </w:rPr>
      </w:pPr>
    </w:p>
    <w:p w:rsidR="004770C9" w:rsidRPr="00AF275C" w:rsidRDefault="004770C9" w:rsidP="00243F0A">
      <w:pPr>
        <w:snapToGrid/>
        <w:ind w:firstLine="0"/>
        <w:jc w:val="left"/>
      </w:pPr>
    </w:p>
    <w:p w:rsidR="004770C9" w:rsidRPr="00AF275C" w:rsidRDefault="004770C9" w:rsidP="00243F0A">
      <w:pPr>
        <w:snapToGrid/>
        <w:ind w:firstLine="0"/>
        <w:jc w:val="left"/>
      </w:pPr>
    </w:p>
    <w:p w:rsidR="004770C9" w:rsidRPr="00AF275C" w:rsidRDefault="004770C9" w:rsidP="00371F27">
      <w:pPr>
        <w:snapToGrid/>
        <w:ind w:firstLine="0"/>
        <w:jc w:val="left"/>
      </w:pPr>
    </w:p>
    <w:p w:rsidR="004770C9" w:rsidRPr="00AF275C" w:rsidRDefault="004770C9" w:rsidP="00371F27">
      <w:pPr>
        <w:snapToGrid/>
        <w:ind w:firstLine="0"/>
        <w:jc w:val="left"/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Default="004770C9" w:rsidP="00371F27">
      <w:pPr>
        <w:snapToGrid/>
        <w:ind w:firstLine="0"/>
        <w:jc w:val="left"/>
        <w:rPr>
          <w:sz w:val="16"/>
          <w:szCs w:val="16"/>
        </w:rPr>
      </w:pPr>
    </w:p>
    <w:p w:rsidR="004770C9" w:rsidRPr="003F1DA0" w:rsidRDefault="004770C9" w:rsidP="00371F27">
      <w:pPr>
        <w:snapToGrid/>
        <w:ind w:firstLine="0"/>
        <w:jc w:val="left"/>
        <w:rPr>
          <w:sz w:val="14"/>
          <w:szCs w:val="14"/>
        </w:rPr>
      </w:pPr>
      <w:r>
        <w:rPr>
          <w:sz w:val="22"/>
          <w:szCs w:val="22"/>
        </w:rPr>
        <w:t xml:space="preserve"> </w:t>
      </w:r>
    </w:p>
    <w:p w:rsidR="004770C9" w:rsidRDefault="004770C9">
      <w:pPr>
        <w:snapToGrid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sectPr w:rsidR="004770C9" w:rsidSect="00675FD8">
      <w:type w:val="continuous"/>
      <w:pgSz w:w="23814" w:h="16840" w:orient="landscape" w:code="8"/>
      <w:pgMar w:top="180" w:right="594" w:bottom="709" w:left="540" w:header="709" w:footer="709" w:gutter="0"/>
      <w:cols w:num="2" w:space="708" w:equalWidth="0">
        <w:col w:w="10868" w:space="938"/>
        <w:col w:w="10874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70C9" w:rsidRDefault="004770C9" w:rsidP="0099729F">
      <w:r>
        <w:separator/>
      </w:r>
    </w:p>
  </w:endnote>
  <w:endnote w:type="continuationSeparator" w:id="1">
    <w:p w:rsidR="004770C9" w:rsidRDefault="004770C9" w:rsidP="009972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PetersburgCTT"/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Segoe Print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Gautami">
    <w:panose1 w:val="02000500000000000000"/>
    <w:charset w:val="00"/>
    <w:family w:val="auto"/>
    <w:pitch w:val="variable"/>
    <w:sig w:usb0="002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70C9" w:rsidRDefault="004770C9" w:rsidP="0099729F">
      <w:r>
        <w:separator/>
      </w:r>
    </w:p>
  </w:footnote>
  <w:footnote w:type="continuationSeparator" w:id="1">
    <w:p w:rsidR="004770C9" w:rsidRDefault="004770C9" w:rsidP="0099729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8pt" o:bullet="t">
        <v:imagedata r:id="rId1" o:title=""/>
      </v:shape>
    </w:pict>
  </w:numPicBullet>
  <w:numPicBullet w:numPicBulletId="1">
    <w:pict>
      <v:shape id="_x0000_i1026" type="#_x0000_t75" style="width:3in;height:3in" o:bullet="t">
        <v:imagedata r:id="rId2" o:title=""/>
      </v:shape>
    </w:pict>
  </w:numPicBullet>
  <w:abstractNum w:abstractNumId="0">
    <w:nsid w:val="0B334274"/>
    <w:multiLevelType w:val="hybridMultilevel"/>
    <w:tmpl w:val="528C57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12EC22CA"/>
    <w:multiLevelType w:val="hybridMultilevel"/>
    <w:tmpl w:val="3AD422CC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8187708"/>
    <w:multiLevelType w:val="hybridMultilevel"/>
    <w:tmpl w:val="3E164EC2"/>
    <w:lvl w:ilvl="0" w:tplc="F2B0F7AC">
      <w:start w:val="5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18A51D49"/>
    <w:multiLevelType w:val="hybridMultilevel"/>
    <w:tmpl w:val="765AC0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8A82B85"/>
    <w:multiLevelType w:val="hybridMultilevel"/>
    <w:tmpl w:val="2656010C"/>
    <w:lvl w:ilvl="0" w:tplc="5E2AD16E">
      <w:numFmt w:val="bullet"/>
      <w:lvlText w:val=""/>
      <w:lvlJc w:val="left"/>
      <w:pPr>
        <w:ind w:left="117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5">
    <w:nsid w:val="1B636722"/>
    <w:multiLevelType w:val="hybridMultilevel"/>
    <w:tmpl w:val="9DFC5D8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4D1462"/>
    <w:multiLevelType w:val="hybridMultilevel"/>
    <w:tmpl w:val="28AE1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2F2622A"/>
    <w:multiLevelType w:val="hybridMultilevel"/>
    <w:tmpl w:val="882202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465ADF"/>
    <w:multiLevelType w:val="hybridMultilevel"/>
    <w:tmpl w:val="9086E6BC"/>
    <w:lvl w:ilvl="0" w:tplc="4984D234">
      <w:start w:val="10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75943F3"/>
    <w:multiLevelType w:val="hybridMultilevel"/>
    <w:tmpl w:val="54FE15DC"/>
    <w:lvl w:ilvl="0" w:tplc="0419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7AC3363"/>
    <w:multiLevelType w:val="hybridMultilevel"/>
    <w:tmpl w:val="A72846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D2B1319"/>
    <w:multiLevelType w:val="hybridMultilevel"/>
    <w:tmpl w:val="C8DE64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2DE2007A"/>
    <w:multiLevelType w:val="hybridMultilevel"/>
    <w:tmpl w:val="E6C244FA"/>
    <w:lvl w:ilvl="0" w:tplc="C0DA07B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F14B5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04A8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CE6CD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84D03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5C2DDD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88CE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38825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65E959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3">
    <w:nsid w:val="2F213878"/>
    <w:multiLevelType w:val="hybridMultilevel"/>
    <w:tmpl w:val="5E52F3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2DF200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2FE2229B"/>
    <w:multiLevelType w:val="hybridMultilevel"/>
    <w:tmpl w:val="8DD46F3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2354E6"/>
    <w:multiLevelType w:val="hybridMultilevel"/>
    <w:tmpl w:val="EEC0BFF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39C90465"/>
    <w:multiLevelType w:val="hybridMultilevel"/>
    <w:tmpl w:val="18061A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>
    <w:nsid w:val="3A260E33"/>
    <w:multiLevelType w:val="hybridMultilevel"/>
    <w:tmpl w:val="120A4D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3B445096"/>
    <w:multiLevelType w:val="hybridMultilevel"/>
    <w:tmpl w:val="CE7E6AA6"/>
    <w:lvl w:ilvl="0" w:tplc="15A6C30A"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9">
    <w:nsid w:val="45702FE3"/>
    <w:multiLevelType w:val="hybridMultilevel"/>
    <w:tmpl w:val="86E463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460E47C9"/>
    <w:multiLevelType w:val="hybridMultilevel"/>
    <w:tmpl w:val="366E9AC0"/>
    <w:lvl w:ilvl="0" w:tplc="5880A55C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3684E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4AC10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1A2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116E67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428E4A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A8AF7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00887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95882C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49FE4920"/>
    <w:multiLevelType w:val="hybridMultilevel"/>
    <w:tmpl w:val="9626938E"/>
    <w:lvl w:ilvl="0" w:tplc="509AA76E">
      <w:start w:val="8"/>
      <w:numFmt w:val="bullet"/>
      <w:lvlText w:val=""/>
      <w:lvlJc w:val="left"/>
      <w:pPr>
        <w:ind w:left="13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2">
    <w:nsid w:val="4B3D2B0B"/>
    <w:multiLevelType w:val="hybridMultilevel"/>
    <w:tmpl w:val="60C6292E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BB8283F"/>
    <w:multiLevelType w:val="hybridMultilevel"/>
    <w:tmpl w:val="4920DDE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AD62E8"/>
    <w:multiLevelType w:val="hybridMultilevel"/>
    <w:tmpl w:val="8CF28E2A"/>
    <w:lvl w:ilvl="0" w:tplc="0F2C5434">
      <w:start w:val="3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66F66BCA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0A4798B"/>
    <w:multiLevelType w:val="hybridMultilevel"/>
    <w:tmpl w:val="F886AF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2BA693D"/>
    <w:multiLevelType w:val="hybridMultilevel"/>
    <w:tmpl w:val="4F7465B8"/>
    <w:lvl w:ilvl="0" w:tplc="B67C2A9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08C5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2D2E3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94E0F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626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41479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EE3C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6CA889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7E852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7">
    <w:nsid w:val="55457F93"/>
    <w:multiLevelType w:val="hybridMultilevel"/>
    <w:tmpl w:val="1E341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6B22861"/>
    <w:multiLevelType w:val="hybridMultilevel"/>
    <w:tmpl w:val="4D74AD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9">
    <w:nsid w:val="573C73FD"/>
    <w:multiLevelType w:val="hybridMultilevel"/>
    <w:tmpl w:val="25CA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84814A8"/>
    <w:multiLevelType w:val="hybridMultilevel"/>
    <w:tmpl w:val="3766BD9C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5B3F4F96"/>
    <w:multiLevelType w:val="hybridMultilevel"/>
    <w:tmpl w:val="253E38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F324929"/>
    <w:multiLevelType w:val="hybridMultilevel"/>
    <w:tmpl w:val="B1047A4A"/>
    <w:lvl w:ilvl="0" w:tplc="028AD2A6">
      <w:start w:val="8"/>
      <w:numFmt w:val="bullet"/>
      <w:lvlText w:val=""/>
      <w:lvlJc w:val="left"/>
      <w:pPr>
        <w:ind w:left="885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33">
    <w:nsid w:val="5F6F6659"/>
    <w:multiLevelType w:val="hybridMultilevel"/>
    <w:tmpl w:val="58B2FC76"/>
    <w:lvl w:ilvl="0" w:tplc="0419000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7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9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8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80" w:hanging="360"/>
      </w:pPr>
      <w:rPr>
        <w:rFonts w:ascii="Wingdings" w:hAnsi="Wingdings" w:hint="default"/>
      </w:rPr>
    </w:lvl>
  </w:abstractNum>
  <w:abstractNum w:abstractNumId="34">
    <w:nsid w:val="61D73FDA"/>
    <w:multiLevelType w:val="hybridMultilevel"/>
    <w:tmpl w:val="DDCEEB16"/>
    <w:lvl w:ilvl="0" w:tplc="8C0AEE70">
      <w:start w:val="4"/>
      <w:numFmt w:val="decimal"/>
      <w:lvlText w:val="%1."/>
      <w:lvlJc w:val="left"/>
      <w:pPr>
        <w:tabs>
          <w:tab w:val="num" w:pos="525"/>
        </w:tabs>
        <w:ind w:left="52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245"/>
        </w:tabs>
        <w:ind w:left="124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65"/>
        </w:tabs>
        <w:ind w:left="196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85"/>
        </w:tabs>
        <w:ind w:left="268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05"/>
        </w:tabs>
        <w:ind w:left="340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25"/>
        </w:tabs>
        <w:ind w:left="412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45"/>
        </w:tabs>
        <w:ind w:left="484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65"/>
        </w:tabs>
        <w:ind w:left="556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85"/>
        </w:tabs>
        <w:ind w:left="6285" w:hanging="180"/>
      </w:pPr>
      <w:rPr>
        <w:rFonts w:cs="Times New Roman"/>
      </w:rPr>
    </w:lvl>
  </w:abstractNum>
  <w:abstractNum w:abstractNumId="35">
    <w:nsid w:val="6BF262F3"/>
    <w:multiLevelType w:val="hybridMultilevel"/>
    <w:tmpl w:val="E9FC16AC"/>
    <w:lvl w:ilvl="0" w:tplc="345ACE3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6">
    <w:nsid w:val="71F51DC7"/>
    <w:multiLevelType w:val="hybridMultilevel"/>
    <w:tmpl w:val="BF0E2B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7">
    <w:nsid w:val="750E6270"/>
    <w:multiLevelType w:val="hybridMultilevel"/>
    <w:tmpl w:val="627C9DDC"/>
    <w:lvl w:ilvl="0" w:tplc="43466948">
      <w:start w:val="8"/>
      <w:numFmt w:val="bullet"/>
      <w:lvlText w:val=""/>
      <w:lvlJc w:val="left"/>
      <w:pPr>
        <w:ind w:left="96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8">
    <w:nsid w:val="780A6A12"/>
    <w:multiLevelType w:val="hybridMultilevel"/>
    <w:tmpl w:val="79C2644E"/>
    <w:lvl w:ilvl="0" w:tplc="585A0768">
      <w:start w:val="1"/>
      <w:numFmt w:val="decimal"/>
      <w:lvlText w:val="%1"/>
      <w:lvlJc w:val="left"/>
      <w:pPr>
        <w:tabs>
          <w:tab w:val="num" w:pos="855"/>
        </w:tabs>
        <w:ind w:left="855" w:hanging="495"/>
      </w:pPr>
      <w:rPr>
        <w:rFonts w:cs="Times New Roman"/>
        <w:b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7"/>
  </w:num>
  <w:num w:numId="2">
    <w:abstractNumId w:val="24"/>
  </w:num>
  <w:num w:numId="3">
    <w:abstractNumId w:val="1"/>
  </w:num>
  <w:num w:numId="4">
    <w:abstractNumId w:val="30"/>
  </w:num>
  <w:num w:numId="5">
    <w:abstractNumId w:val="22"/>
  </w:num>
  <w:num w:numId="6">
    <w:abstractNumId w:val="0"/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25"/>
  </w:num>
  <w:num w:numId="10">
    <w:abstractNumId w:val="6"/>
  </w:num>
  <w:num w:numId="11">
    <w:abstractNumId w:val="8"/>
  </w:num>
  <w:num w:numId="12">
    <w:abstractNumId w:val="10"/>
  </w:num>
  <w:num w:numId="13">
    <w:abstractNumId w:val="31"/>
  </w:num>
  <w:num w:numId="14">
    <w:abstractNumId w:val="34"/>
  </w:num>
  <w:num w:numId="15">
    <w:abstractNumId w:val="27"/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</w:num>
  <w:num w:numId="25">
    <w:abstractNumId w:val="3"/>
  </w:num>
  <w:num w:numId="26">
    <w:abstractNumId w:val="14"/>
  </w:num>
  <w:num w:numId="27">
    <w:abstractNumId w:val="5"/>
  </w:num>
  <w:num w:numId="28">
    <w:abstractNumId w:val="32"/>
  </w:num>
  <w:num w:numId="29">
    <w:abstractNumId w:val="37"/>
  </w:num>
  <w:num w:numId="30">
    <w:abstractNumId w:val="21"/>
  </w:num>
  <w:num w:numId="31">
    <w:abstractNumId w:val="4"/>
  </w:num>
  <w:num w:numId="32">
    <w:abstractNumId w:val="18"/>
  </w:num>
  <w:num w:numId="33">
    <w:abstractNumId w:val="26"/>
  </w:num>
  <w:num w:numId="34">
    <w:abstractNumId w:val="12"/>
  </w:num>
  <w:num w:numId="35">
    <w:abstractNumId w:val="20"/>
  </w:num>
  <w:num w:numId="36">
    <w:abstractNumId w:val="33"/>
  </w:num>
  <w:num w:numId="37">
    <w:abstractNumId w:val="29"/>
  </w:num>
  <w:num w:numId="38">
    <w:abstractNumId w:val="7"/>
  </w:num>
  <w:num w:numId="39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3F01"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534F"/>
    <w:rsid w:val="000009A4"/>
    <w:rsid w:val="00000BC6"/>
    <w:rsid w:val="00000F38"/>
    <w:rsid w:val="00001164"/>
    <w:rsid w:val="00001CC0"/>
    <w:rsid w:val="00002690"/>
    <w:rsid w:val="0000293A"/>
    <w:rsid w:val="00003C99"/>
    <w:rsid w:val="00004191"/>
    <w:rsid w:val="00004F21"/>
    <w:rsid w:val="0000667C"/>
    <w:rsid w:val="000070B3"/>
    <w:rsid w:val="000075F9"/>
    <w:rsid w:val="00010FDA"/>
    <w:rsid w:val="0001276B"/>
    <w:rsid w:val="00013CD1"/>
    <w:rsid w:val="00014285"/>
    <w:rsid w:val="0001514D"/>
    <w:rsid w:val="000154F4"/>
    <w:rsid w:val="00015DD7"/>
    <w:rsid w:val="000164AF"/>
    <w:rsid w:val="00020428"/>
    <w:rsid w:val="00023911"/>
    <w:rsid w:val="00024920"/>
    <w:rsid w:val="00026417"/>
    <w:rsid w:val="00026BEB"/>
    <w:rsid w:val="00027544"/>
    <w:rsid w:val="00027DD8"/>
    <w:rsid w:val="000308DC"/>
    <w:rsid w:val="000319DE"/>
    <w:rsid w:val="00032D7B"/>
    <w:rsid w:val="00033172"/>
    <w:rsid w:val="00033425"/>
    <w:rsid w:val="000351E2"/>
    <w:rsid w:val="00036A79"/>
    <w:rsid w:val="00036E6F"/>
    <w:rsid w:val="00037186"/>
    <w:rsid w:val="0004101C"/>
    <w:rsid w:val="000438B4"/>
    <w:rsid w:val="00043C49"/>
    <w:rsid w:val="00045997"/>
    <w:rsid w:val="00045E6A"/>
    <w:rsid w:val="0004740A"/>
    <w:rsid w:val="00047949"/>
    <w:rsid w:val="00050893"/>
    <w:rsid w:val="0005183C"/>
    <w:rsid w:val="00051A38"/>
    <w:rsid w:val="00052407"/>
    <w:rsid w:val="00052DBF"/>
    <w:rsid w:val="00053847"/>
    <w:rsid w:val="00054FB3"/>
    <w:rsid w:val="00055167"/>
    <w:rsid w:val="00056BD5"/>
    <w:rsid w:val="000574E0"/>
    <w:rsid w:val="00057505"/>
    <w:rsid w:val="000614A3"/>
    <w:rsid w:val="000619C7"/>
    <w:rsid w:val="00062857"/>
    <w:rsid w:val="00063BC6"/>
    <w:rsid w:val="00063D71"/>
    <w:rsid w:val="00064A89"/>
    <w:rsid w:val="0006723A"/>
    <w:rsid w:val="0006732A"/>
    <w:rsid w:val="00070A72"/>
    <w:rsid w:val="00071CBD"/>
    <w:rsid w:val="00071ED6"/>
    <w:rsid w:val="000730F3"/>
    <w:rsid w:val="00073126"/>
    <w:rsid w:val="00073AB1"/>
    <w:rsid w:val="0007577F"/>
    <w:rsid w:val="00075953"/>
    <w:rsid w:val="00076708"/>
    <w:rsid w:val="00076B6E"/>
    <w:rsid w:val="00077DF4"/>
    <w:rsid w:val="00077E47"/>
    <w:rsid w:val="0008083F"/>
    <w:rsid w:val="0008134E"/>
    <w:rsid w:val="00081C84"/>
    <w:rsid w:val="00082579"/>
    <w:rsid w:val="00085484"/>
    <w:rsid w:val="00085D03"/>
    <w:rsid w:val="00086AE3"/>
    <w:rsid w:val="00087A37"/>
    <w:rsid w:val="00087CB4"/>
    <w:rsid w:val="00087E33"/>
    <w:rsid w:val="0009383E"/>
    <w:rsid w:val="00094CFC"/>
    <w:rsid w:val="0009525C"/>
    <w:rsid w:val="00095678"/>
    <w:rsid w:val="000969E7"/>
    <w:rsid w:val="00096EC6"/>
    <w:rsid w:val="00097DCE"/>
    <w:rsid w:val="000A25A9"/>
    <w:rsid w:val="000A3D03"/>
    <w:rsid w:val="000A4BFC"/>
    <w:rsid w:val="000A50A7"/>
    <w:rsid w:val="000A5759"/>
    <w:rsid w:val="000A5C9D"/>
    <w:rsid w:val="000A794C"/>
    <w:rsid w:val="000B00A5"/>
    <w:rsid w:val="000B1160"/>
    <w:rsid w:val="000B148D"/>
    <w:rsid w:val="000B191F"/>
    <w:rsid w:val="000B3523"/>
    <w:rsid w:val="000B3C2A"/>
    <w:rsid w:val="000B482E"/>
    <w:rsid w:val="000B5872"/>
    <w:rsid w:val="000B5918"/>
    <w:rsid w:val="000B5B6B"/>
    <w:rsid w:val="000B71B3"/>
    <w:rsid w:val="000B7854"/>
    <w:rsid w:val="000C11B1"/>
    <w:rsid w:val="000C1749"/>
    <w:rsid w:val="000C18B2"/>
    <w:rsid w:val="000C3339"/>
    <w:rsid w:val="000C3AB0"/>
    <w:rsid w:val="000C4A44"/>
    <w:rsid w:val="000C4C1C"/>
    <w:rsid w:val="000C56B8"/>
    <w:rsid w:val="000C6B7B"/>
    <w:rsid w:val="000D2B5A"/>
    <w:rsid w:val="000D2EDB"/>
    <w:rsid w:val="000D41E1"/>
    <w:rsid w:val="000D46B8"/>
    <w:rsid w:val="000D60A7"/>
    <w:rsid w:val="000D6406"/>
    <w:rsid w:val="000D64FE"/>
    <w:rsid w:val="000D79B8"/>
    <w:rsid w:val="000D7BFF"/>
    <w:rsid w:val="000D7E6E"/>
    <w:rsid w:val="000E03EF"/>
    <w:rsid w:val="000E1E86"/>
    <w:rsid w:val="000E23CE"/>
    <w:rsid w:val="000E27EB"/>
    <w:rsid w:val="000E3454"/>
    <w:rsid w:val="000E37C1"/>
    <w:rsid w:val="000E3F75"/>
    <w:rsid w:val="000E52B7"/>
    <w:rsid w:val="000E6050"/>
    <w:rsid w:val="000E7181"/>
    <w:rsid w:val="000F0228"/>
    <w:rsid w:val="000F2B4E"/>
    <w:rsid w:val="000F2BCA"/>
    <w:rsid w:val="000F6637"/>
    <w:rsid w:val="000F7168"/>
    <w:rsid w:val="000F7689"/>
    <w:rsid w:val="0010327A"/>
    <w:rsid w:val="00103832"/>
    <w:rsid w:val="00103B25"/>
    <w:rsid w:val="001040DA"/>
    <w:rsid w:val="00104AFC"/>
    <w:rsid w:val="00104F84"/>
    <w:rsid w:val="001053C3"/>
    <w:rsid w:val="0010552E"/>
    <w:rsid w:val="00106303"/>
    <w:rsid w:val="001070A8"/>
    <w:rsid w:val="00107E1D"/>
    <w:rsid w:val="00113D3C"/>
    <w:rsid w:val="001147CB"/>
    <w:rsid w:val="001166C4"/>
    <w:rsid w:val="00117AC1"/>
    <w:rsid w:val="0012095C"/>
    <w:rsid w:val="0012194C"/>
    <w:rsid w:val="00121ACC"/>
    <w:rsid w:val="00124E9E"/>
    <w:rsid w:val="00125F2C"/>
    <w:rsid w:val="0012772E"/>
    <w:rsid w:val="00127943"/>
    <w:rsid w:val="00127B58"/>
    <w:rsid w:val="00127F71"/>
    <w:rsid w:val="00130F2E"/>
    <w:rsid w:val="00133192"/>
    <w:rsid w:val="001348C5"/>
    <w:rsid w:val="0013494B"/>
    <w:rsid w:val="00134F9E"/>
    <w:rsid w:val="00135917"/>
    <w:rsid w:val="00135B44"/>
    <w:rsid w:val="00136CD7"/>
    <w:rsid w:val="00137120"/>
    <w:rsid w:val="00137A37"/>
    <w:rsid w:val="00137EC3"/>
    <w:rsid w:val="0014040B"/>
    <w:rsid w:val="00140D8A"/>
    <w:rsid w:val="00141166"/>
    <w:rsid w:val="0014140B"/>
    <w:rsid w:val="0014152A"/>
    <w:rsid w:val="0014286E"/>
    <w:rsid w:val="001441F7"/>
    <w:rsid w:val="00144460"/>
    <w:rsid w:val="00144FA7"/>
    <w:rsid w:val="0014524C"/>
    <w:rsid w:val="00145D30"/>
    <w:rsid w:val="001467DA"/>
    <w:rsid w:val="00146B8B"/>
    <w:rsid w:val="0014798F"/>
    <w:rsid w:val="001509D8"/>
    <w:rsid w:val="001510F1"/>
    <w:rsid w:val="001511CD"/>
    <w:rsid w:val="001524F0"/>
    <w:rsid w:val="00152A7A"/>
    <w:rsid w:val="00157281"/>
    <w:rsid w:val="001602B3"/>
    <w:rsid w:val="00160377"/>
    <w:rsid w:val="001616CC"/>
    <w:rsid w:val="00161917"/>
    <w:rsid w:val="00164437"/>
    <w:rsid w:val="001646D7"/>
    <w:rsid w:val="00164FB1"/>
    <w:rsid w:val="001653B8"/>
    <w:rsid w:val="001676BF"/>
    <w:rsid w:val="00167921"/>
    <w:rsid w:val="001704B0"/>
    <w:rsid w:val="001708B6"/>
    <w:rsid w:val="001717BC"/>
    <w:rsid w:val="00172320"/>
    <w:rsid w:val="0017382E"/>
    <w:rsid w:val="00173B11"/>
    <w:rsid w:val="00173EC4"/>
    <w:rsid w:val="00175168"/>
    <w:rsid w:val="001752EC"/>
    <w:rsid w:val="00175D1A"/>
    <w:rsid w:val="00176370"/>
    <w:rsid w:val="0017764D"/>
    <w:rsid w:val="00180E84"/>
    <w:rsid w:val="0018128A"/>
    <w:rsid w:val="00181395"/>
    <w:rsid w:val="00181415"/>
    <w:rsid w:val="0018153D"/>
    <w:rsid w:val="0018238D"/>
    <w:rsid w:val="00182B61"/>
    <w:rsid w:val="00183721"/>
    <w:rsid w:val="0018393F"/>
    <w:rsid w:val="00184723"/>
    <w:rsid w:val="00185377"/>
    <w:rsid w:val="001862D4"/>
    <w:rsid w:val="00186535"/>
    <w:rsid w:val="00187E02"/>
    <w:rsid w:val="0019117F"/>
    <w:rsid w:val="00191FC3"/>
    <w:rsid w:val="001933F6"/>
    <w:rsid w:val="001948C8"/>
    <w:rsid w:val="00194BCB"/>
    <w:rsid w:val="00194E54"/>
    <w:rsid w:val="00195030"/>
    <w:rsid w:val="00195450"/>
    <w:rsid w:val="001966E9"/>
    <w:rsid w:val="001971AE"/>
    <w:rsid w:val="00197740"/>
    <w:rsid w:val="00197F9F"/>
    <w:rsid w:val="001A04AC"/>
    <w:rsid w:val="001A152F"/>
    <w:rsid w:val="001A199E"/>
    <w:rsid w:val="001A1F35"/>
    <w:rsid w:val="001A3683"/>
    <w:rsid w:val="001A5AC5"/>
    <w:rsid w:val="001A5ADA"/>
    <w:rsid w:val="001A7064"/>
    <w:rsid w:val="001A72B0"/>
    <w:rsid w:val="001B0121"/>
    <w:rsid w:val="001B071E"/>
    <w:rsid w:val="001B0BC9"/>
    <w:rsid w:val="001B2E02"/>
    <w:rsid w:val="001B37A1"/>
    <w:rsid w:val="001B37CF"/>
    <w:rsid w:val="001B3E7E"/>
    <w:rsid w:val="001B42CE"/>
    <w:rsid w:val="001B65E6"/>
    <w:rsid w:val="001B69EA"/>
    <w:rsid w:val="001B6B08"/>
    <w:rsid w:val="001B6F72"/>
    <w:rsid w:val="001B74DA"/>
    <w:rsid w:val="001B7F24"/>
    <w:rsid w:val="001C0D50"/>
    <w:rsid w:val="001C1179"/>
    <w:rsid w:val="001C11CF"/>
    <w:rsid w:val="001C194D"/>
    <w:rsid w:val="001C1BBC"/>
    <w:rsid w:val="001C264F"/>
    <w:rsid w:val="001C337A"/>
    <w:rsid w:val="001C40A6"/>
    <w:rsid w:val="001C410A"/>
    <w:rsid w:val="001C58B2"/>
    <w:rsid w:val="001C5EC4"/>
    <w:rsid w:val="001C67AF"/>
    <w:rsid w:val="001C735E"/>
    <w:rsid w:val="001C77BA"/>
    <w:rsid w:val="001D00C8"/>
    <w:rsid w:val="001D0393"/>
    <w:rsid w:val="001D1AC2"/>
    <w:rsid w:val="001D216E"/>
    <w:rsid w:val="001D28AA"/>
    <w:rsid w:val="001D36B4"/>
    <w:rsid w:val="001D4B9E"/>
    <w:rsid w:val="001D5DF6"/>
    <w:rsid w:val="001D6374"/>
    <w:rsid w:val="001D7DFE"/>
    <w:rsid w:val="001E00C9"/>
    <w:rsid w:val="001E0FEE"/>
    <w:rsid w:val="001E1506"/>
    <w:rsid w:val="001E18FC"/>
    <w:rsid w:val="001E2370"/>
    <w:rsid w:val="001E3206"/>
    <w:rsid w:val="001E382D"/>
    <w:rsid w:val="001E4247"/>
    <w:rsid w:val="001E4FE5"/>
    <w:rsid w:val="001E56C6"/>
    <w:rsid w:val="001E6A69"/>
    <w:rsid w:val="001E71E7"/>
    <w:rsid w:val="001E780A"/>
    <w:rsid w:val="001E7BCE"/>
    <w:rsid w:val="001F032A"/>
    <w:rsid w:val="001F03C9"/>
    <w:rsid w:val="001F1D24"/>
    <w:rsid w:val="001F1E24"/>
    <w:rsid w:val="001F300F"/>
    <w:rsid w:val="001F349E"/>
    <w:rsid w:val="001F399C"/>
    <w:rsid w:val="001F47ED"/>
    <w:rsid w:val="001F523D"/>
    <w:rsid w:val="001F6961"/>
    <w:rsid w:val="001F6B4B"/>
    <w:rsid w:val="001F725D"/>
    <w:rsid w:val="001F73C5"/>
    <w:rsid w:val="001F7724"/>
    <w:rsid w:val="001F7CC6"/>
    <w:rsid w:val="002002BD"/>
    <w:rsid w:val="0020222D"/>
    <w:rsid w:val="00203A4D"/>
    <w:rsid w:val="00203A74"/>
    <w:rsid w:val="002050A8"/>
    <w:rsid w:val="00205DCF"/>
    <w:rsid w:val="002061E1"/>
    <w:rsid w:val="00207B6C"/>
    <w:rsid w:val="0021109B"/>
    <w:rsid w:val="00213622"/>
    <w:rsid w:val="00213BB1"/>
    <w:rsid w:val="0021562D"/>
    <w:rsid w:val="00215AB2"/>
    <w:rsid w:val="00215CF2"/>
    <w:rsid w:val="00216023"/>
    <w:rsid w:val="00216CCE"/>
    <w:rsid w:val="00216F74"/>
    <w:rsid w:val="0022044D"/>
    <w:rsid w:val="0022086B"/>
    <w:rsid w:val="00220B6A"/>
    <w:rsid w:val="00223874"/>
    <w:rsid w:val="00226AF3"/>
    <w:rsid w:val="00227876"/>
    <w:rsid w:val="0023161D"/>
    <w:rsid w:val="00231C71"/>
    <w:rsid w:val="002341E2"/>
    <w:rsid w:val="00236186"/>
    <w:rsid w:val="00237507"/>
    <w:rsid w:val="0023782A"/>
    <w:rsid w:val="0024177E"/>
    <w:rsid w:val="00242369"/>
    <w:rsid w:val="00242AF4"/>
    <w:rsid w:val="0024357F"/>
    <w:rsid w:val="00243DE3"/>
    <w:rsid w:val="00243F0A"/>
    <w:rsid w:val="002443B7"/>
    <w:rsid w:val="00244499"/>
    <w:rsid w:val="00244917"/>
    <w:rsid w:val="00245386"/>
    <w:rsid w:val="00246275"/>
    <w:rsid w:val="00247998"/>
    <w:rsid w:val="00250BFB"/>
    <w:rsid w:val="00250FAC"/>
    <w:rsid w:val="00252D5A"/>
    <w:rsid w:val="002533A3"/>
    <w:rsid w:val="00254986"/>
    <w:rsid w:val="00257112"/>
    <w:rsid w:val="00257809"/>
    <w:rsid w:val="00260AE4"/>
    <w:rsid w:val="0026127D"/>
    <w:rsid w:val="00261D2D"/>
    <w:rsid w:val="00263307"/>
    <w:rsid w:val="00263537"/>
    <w:rsid w:val="00263578"/>
    <w:rsid w:val="0026402D"/>
    <w:rsid w:val="002648EC"/>
    <w:rsid w:val="00264CC1"/>
    <w:rsid w:val="00264D34"/>
    <w:rsid w:val="00266093"/>
    <w:rsid w:val="0027062D"/>
    <w:rsid w:val="0027165A"/>
    <w:rsid w:val="00272D55"/>
    <w:rsid w:val="002731DB"/>
    <w:rsid w:val="00275486"/>
    <w:rsid w:val="00276146"/>
    <w:rsid w:val="0028039D"/>
    <w:rsid w:val="0028039F"/>
    <w:rsid w:val="00280923"/>
    <w:rsid w:val="00281D88"/>
    <w:rsid w:val="00282312"/>
    <w:rsid w:val="0028249E"/>
    <w:rsid w:val="0028410E"/>
    <w:rsid w:val="00286083"/>
    <w:rsid w:val="0028629C"/>
    <w:rsid w:val="00286558"/>
    <w:rsid w:val="00286DBB"/>
    <w:rsid w:val="00290384"/>
    <w:rsid w:val="00291FA4"/>
    <w:rsid w:val="00291FBE"/>
    <w:rsid w:val="0029207C"/>
    <w:rsid w:val="00292744"/>
    <w:rsid w:val="0029380F"/>
    <w:rsid w:val="002945DE"/>
    <w:rsid w:val="00294619"/>
    <w:rsid w:val="00294FB7"/>
    <w:rsid w:val="00294FC6"/>
    <w:rsid w:val="002961E4"/>
    <w:rsid w:val="002964A9"/>
    <w:rsid w:val="002975B9"/>
    <w:rsid w:val="002A053D"/>
    <w:rsid w:val="002A1308"/>
    <w:rsid w:val="002A15D1"/>
    <w:rsid w:val="002A238A"/>
    <w:rsid w:val="002A2FD7"/>
    <w:rsid w:val="002A45B1"/>
    <w:rsid w:val="002B0D58"/>
    <w:rsid w:val="002B1992"/>
    <w:rsid w:val="002B1F38"/>
    <w:rsid w:val="002B39FE"/>
    <w:rsid w:val="002B5B8D"/>
    <w:rsid w:val="002B5BBE"/>
    <w:rsid w:val="002B73E6"/>
    <w:rsid w:val="002B7E76"/>
    <w:rsid w:val="002B7F86"/>
    <w:rsid w:val="002C03EF"/>
    <w:rsid w:val="002C1DFE"/>
    <w:rsid w:val="002C2F2F"/>
    <w:rsid w:val="002C351E"/>
    <w:rsid w:val="002C4E60"/>
    <w:rsid w:val="002C5ED3"/>
    <w:rsid w:val="002C6396"/>
    <w:rsid w:val="002C63B3"/>
    <w:rsid w:val="002C6E49"/>
    <w:rsid w:val="002C7237"/>
    <w:rsid w:val="002D01C7"/>
    <w:rsid w:val="002D0288"/>
    <w:rsid w:val="002D069A"/>
    <w:rsid w:val="002D084A"/>
    <w:rsid w:val="002D1521"/>
    <w:rsid w:val="002D15C2"/>
    <w:rsid w:val="002D3037"/>
    <w:rsid w:val="002D34FD"/>
    <w:rsid w:val="002D37FD"/>
    <w:rsid w:val="002D39E0"/>
    <w:rsid w:val="002D5190"/>
    <w:rsid w:val="002D7881"/>
    <w:rsid w:val="002D7C8D"/>
    <w:rsid w:val="002E09F0"/>
    <w:rsid w:val="002E23E3"/>
    <w:rsid w:val="002E25D5"/>
    <w:rsid w:val="002E2E44"/>
    <w:rsid w:val="002E3DDA"/>
    <w:rsid w:val="002E4225"/>
    <w:rsid w:val="002E4A25"/>
    <w:rsid w:val="002E4B54"/>
    <w:rsid w:val="002E5972"/>
    <w:rsid w:val="002E60D7"/>
    <w:rsid w:val="002E7F52"/>
    <w:rsid w:val="002E7FB0"/>
    <w:rsid w:val="002F0C65"/>
    <w:rsid w:val="002F51FB"/>
    <w:rsid w:val="002F5B91"/>
    <w:rsid w:val="002F5FC1"/>
    <w:rsid w:val="002F6949"/>
    <w:rsid w:val="002F717B"/>
    <w:rsid w:val="002F71DE"/>
    <w:rsid w:val="002F74A4"/>
    <w:rsid w:val="002F7CE3"/>
    <w:rsid w:val="00300AC6"/>
    <w:rsid w:val="00301C9C"/>
    <w:rsid w:val="003020EB"/>
    <w:rsid w:val="003026D2"/>
    <w:rsid w:val="00302EF3"/>
    <w:rsid w:val="00303A1F"/>
    <w:rsid w:val="003040C7"/>
    <w:rsid w:val="00304492"/>
    <w:rsid w:val="003062C9"/>
    <w:rsid w:val="003065A6"/>
    <w:rsid w:val="00306667"/>
    <w:rsid w:val="00307299"/>
    <w:rsid w:val="0030738B"/>
    <w:rsid w:val="003078FD"/>
    <w:rsid w:val="00310A2F"/>
    <w:rsid w:val="00310E71"/>
    <w:rsid w:val="0031147D"/>
    <w:rsid w:val="00311487"/>
    <w:rsid w:val="00312238"/>
    <w:rsid w:val="003125A5"/>
    <w:rsid w:val="0031342D"/>
    <w:rsid w:val="003149F8"/>
    <w:rsid w:val="00314D38"/>
    <w:rsid w:val="00315089"/>
    <w:rsid w:val="003155D8"/>
    <w:rsid w:val="00315916"/>
    <w:rsid w:val="00317153"/>
    <w:rsid w:val="00317304"/>
    <w:rsid w:val="003210EB"/>
    <w:rsid w:val="003229A4"/>
    <w:rsid w:val="00322C69"/>
    <w:rsid w:val="00323097"/>
    <w:rsid w:val="00324BC5"/>
    <w:rsid w:val="00325B8D"/>
    <w:rsid w:val="00325FDC"/>
    <w:rsid w:val="003266C9"/>
    <w:rsid w:val="00326ABD"/>
    <w:rsid w:val="003271DC"/>
    <w:rsid w:val="00327FE0"/>
    <w:rsid w:val="003315D1"/>
    <w:rsid w:val="00331B1A"/>
    <w:rsid w:val="00331EDE"/>
    <w:rsid w:val="003323D7"/>
    <w:rsid w:val="00332427"/>
    <w:rsid w:val="00332ABE"/>
    <w:rsid w:val="00333812"/>
    <w:rsid w:val="003338CA"/>
    <w:rsid w:val="00335FE1"/>
    <w:rsid w:val="003371E3"/>
    <w:rsid w:val="00337751"/>
    <w:rsid w:val="00340194"/>
    <w:rsid w:val="00341276"/>
    <w:rsid w:val="003423E9"/>
    <w:rsid w:val="00342F1E"/>
    <w:rsid w:val="00343021"/>
    <w:rsid w:val="00343160"/>
    <w:rsid w:val="00343466"/>
    <w:rsid w:val="00344BD8"/>
    <w:rsid w:val="00346040"/>
    <w:rsid w:val="00347B48"/>
    <w:rsid w:val="0035012D"/>
    <w:rsid w:val="00350A53"/>
    <w:rsid w:val="00351459"/>
    <w:rsid w:val="00351819"/>
    <w:rsid w:val="003542D5"/>
    <w:rsid w:val="00354F16"/>
    <w:rsid w:val="003557FB"/>
    <w:rsid w:val="0036013A"/>
    <w:rsid w:val="003603DD"/>
    <w:rsid w:val="00360803"/>
    <w:rsid w:val="003608AE"/>
    <w:rsid w:val="00362B00"/>
    <w:rsid w:val="0036345A"/>
    <w:rsid w:val="00363940"/>
    <w:rsid w:val="003648D3"/>
    <w:rsid w:val="00364B7E"/>
    <w:rsid w:val="00365B00"/>
    <w:rsid w:val="00365CB0"/>
    <w:rsid w:val="00366684"/>
    <w:rsid w:val="00366B49"/>
    <w:rsid w:val="00367A88"/>
    <w:rsid w:val="00370195"/>
    <w:rsid w:val="003712D8"/>
    <w:rsid w:val="00371F27"/>
    <w:rsid w:val="00374BF3"/>
    <w:rsid w:val="00375812"/>
    <w:rsid w:val="0038169D"/>
    <w:rsid w:val="00381DCC"/>
    <w:rsid w:val="003829B7"/>
    <w:rsid w:val="00383481"/>
    <w:rsid w:val="0038375B"/>
    <w:rsid w:val="00383EC2"/>
    <w:rsid w:val="003849C7"/>
    <w:rsid w:val="0038550F"/>
    <w:rsid w:val="00386395"/>
    <w:rsid w:val="00386564"/>
    <w:rsid w:val="00386C7D"/>
    <w:rsid w:val="00387A19"/>
    <w:rsid w:val="00387A9A"/>
    <w:rsid w:val="003919A1"/>
    <w:rsid w:val="00393C51"/>
    <w:rsid w:val="003954D5"/>
    <w:rsid w:val="00396519"/>
    <w:rsid w:val="00396E19"/>
    <w:rsid w:val="00397808"/>
    <w:rsid w:val="003A1E91"/>
    <w:rsid w:val="003A4741"/>
    <w:rsid w:val="003A5018"/>
    <w:rsid w:val="003A5E06"/>
    <w:rsid w:val="003A69F7"/>
    <w:rsid w:val="003A6DF9"/>
    <w:rsid w:val="003A6E0D"/>
    <w:rsid w:val="003A720E"/>
    <w:rsid w:val="003B13BB"/>
    <w:rsid w:val="003B1B19"/>
    <w:rsid w:val="003B7726"/>
    <w:rsid w:val="003C0EE1"/>
    <w:rsid w:val="003C1363"/>
    <w:rsid w:val="003C1CD0"/>
    <w:rsid w:val="003C2891"/>
    <w:rsid w:val="003C31B8"/>
    <w:rsid w:val="003C4320"/>
    <w:rsid w:val="003C51F1"/>
    <w:rsid w:val="003C625C"/>
    <w:rsid w:val="003C7851"/>
    <w:rsid w:val="003D08E5"/>
    <w:rsid w:val="003D3F23"/>
    <w:rsid w:val="003D4E33"/>
    <w:rsid w:val="003D5121"/>
    <w:rsid w:val="003D5700"/>
    <w:rsid w:val="003D6141"/>
    <w:rsid w:val="003D6182"/>
    <w:rsid w:val="003D6D1B"/>
    <w:rsid w:val="003D714B"/>
    <w:rsid w:val="003D72BC"/>
    <w:rsid w:val="003E1249"/>
    <w:rsid w:val="003E251A"/>
    <w:rsid w:val="003E28E2"/>
    <w:rsid w:val="003E3C9A"/>
    <w:rsid w:val="003E470F"/>
    <w:rsid w:val="003E52E1"/>
    <w:rsid w:val="003E5BA3"/>
    <w:rsid w:val="003E64E5"/>
    <w:rsid w:val="003F037F"/>
    <w:rsid w:val="003F0D85"/>
    <w:rsid w:val="003F134D"/>
    <w:rsid w:val="003F1B33"/>
    <w:rsid w:val="003F1DA0"/>
    <w:rsid w:val="003F2DEC"/>
    <w:rsid w:val="003F42B7"/>
    <w:rsid w:val="003F4523"/>
    <w:rsid w:val="003F4D67"/>
    <w:rsid w:val="003F4FDA"/>
    <w:rsid w:val="003F56E8"/>
    <w:rsid w:val="003F57AC"/>
    <w:rsid w:val="003F5F06"/>
    <w:rsid w:val="003F6272"/>
    <w:rsid w:val="00400298"/>
    <w:rsid w:val="00400C83"/>
    <w:rsid w:val="004015DA"/>
    <w:rsid w:val="00402C19"/>
    <w:rsid w:val="00402D0B"/>
    <w:rsid w:val="00403D79"/>
    <w:rsid w:val="00403F94"/>
    <w:rsid w:val="00405546"/>
    <w:rsid w:val="00405AC8"/>
    <w:rsid w:val="004060E0"/>
    <w:rsid w:val="004061C8"/>
    <w:rsid w:val="00407F08"/>
    <w:rsid w:val="00410875"/>
    <w:rsid w:val="0041117E"/>
    <w:rsid w:val="0041149E"/>
    <w:rsid w:val="00411FE5"/>
    <w:rsid w:val="00413048"/>
    <w:rsid w:val="004139D5"/>
    <w:rsid w:val="00413F29"/>
    <w:rsid w:val="004146D5"/>
    <w:rsid w:val="00415BE9"/>
    <w:rsid w:val="00416D79"/>
    <w:rsid w:val="004170FC"/>
    <w:rsid w:val="00417627"/>
    <w:rsid w:val="00420029"/>
    <w:rsid w:val="00420B77"/>
    <w:rsid w:val="004217CB"/>
    <w:rsid w:val="00421BDE"/>
    <w:rsid w:val="00422372"/>
    <w:rsid w:val="00426FD3"/>
    <w:rsid w:val="004310B5"/>
    <w:rsid w:val="0043309C"/>
    <w:rsid w:val="004337E0"/>
    <w:rsid w:val="00434A14"/>
    <w:rsid w:val="004363CA"/>
    <w:rsid w:val="004375DF"/>
    <w:rsid w:val="00440558"/>
    <w:rsid w:val="0044055C"/>
    <w:rsid w:val="0044074E"/>
    <w:rsid w:val="004414F6"/>
    <w:rsid w:val="0044349B"/>
    <w:rsid w:val="00443B66"/>
    <w:rsid w:val="00444192"/>
    <w:rsid w:val="00444929"/>
    <w:rsid w:val="0044509F"/>
    <w:rsid w:val="004460F5"/>
    <w:rsid w:val="004463E5"/>
    <w:rsid w:val="00446FB4"/>
    <w:rsid w:val="004472AC"/>
    <w:rsid w:val="00450497"/>
    <w:rsid w:val="004514E4"/>
    <w:rsid w:val="004520A8"/>
    <w:rsid w:val="0045298B"/>
    <w:rsid w:val="00452C10"/>
    <w:rsid w:val="004532F7"/>
    <w:rsid w:val="00453E97"/>
    <w:rsid w:val="00455152"/>
    <w:rsid w:val="00460459"/>
    <w:rsid w:val="0046072D"/>
    <w:rsid w:val="00460D3C"/>
    <w:rsid w:val="0046103D"/>
    <w:rsid w:val="00461C6D"/>
    <w:rsid w:val="004625D5"/>
    <w:rsid w:val="00463656"/>
    <w:rsid w:val="00465157"/>
    <w:rsid w:val="004664E1"/>
    <w:rsid w:val="00466695"/>
    <w:rsid w:val="004666A1"/>
    <w:rsid w:val="00466BCA"/>
    <w:rsid w:val="00467C70"/>
    <w:rsid w:val="00471ECE"/>
    <w:rsid w:val="00473C6C"/>
    <w:rsid w:val="00474002"/>
    <w:rsid w:val="00474FB9"/>
    <w:rsid w:val="00475364"/>
    <w:rsid w:val="004761F0"/>
    <w:rsid w:val="00476AF5"/>
    <w:rsid w:val="004770C9"/>
    <w:rsid w:val="0047719F"/>
    <w:rsid w:val="00477506"/>
    <w:rsid w:val="00480583"/>
    <w:rsid w:val="0048085D"/>
    <w:rsid w:val="0048109F"/>
    <w:rsid w:val="00481353"/>
    <w:rsid w:val="004813F3"/>
    <w:rsid w:val="004821D9"/>
    <w:rsid w:val="0048417F"/>
    <w:rsid w:val="00484321"/>
    <w:rsid w:val="004846CB"/>
    <w:rsid w:val="0048523B"/>
    <w:rsid w:val="00485BB3"/>
    <w:rsid w:val="00486324"/>
    <w:rsid w:val="00486FCD"/>
    <w:rsid w:val="00487270"/>
    <w:rsid w:val="00487496"/>
    <w:rsid w:val="00487542"/>
    <w:rsid w:val="00487561"/>
    <w:rsid w:val="0048780D"/>
    <w:rsid w:val="00490DA8"/>
    <w:rsid w:val="00491CF0"/>
    <w:rsid w:val="00492971"/>
    <w:rsid w:val="00493241"/>
    <w:rsid w:val="00493613"/>
    <w:rsid w:val="004943FC"/>
    <w:rsid w:val="0049482B"/>
    <w:rsid w:val="00494A3F"/>
    <w:rsid w:val="00496C4B"/>
    <w:rsid w:val="004978BA"/>
    <w:rsid w:val="00497F73"/>
    <w:rsid w:val="004A0959"/>
    <w:rsid w:val="004A0D5C"/>
    <w:rsid w:val="004A14F4"/>
    <w:rsid w:val="004A16CD"/>
    <w:rsid w:val="004A18D3"/>
    <w:rsid w:val="004A1A81"/>
    <w:rsid w:val="004A2066"/>
    <w:rsid w:val="004A26D5"/>
    <w:rsid w:val="004A28AF"/>
    <w:rsid w:val="004A292A"/>
    <w:rsid w:val="004A2D14"/>
    <w:rsid w:val="004A37D4"/>
    <w:rsid w:val="004A3C65"/>
    <w:rsid w:val="004A4A18"/>
    <w:rsid w:val="004A51FF"/>
    <w:rsid w:val="004A554C"/>
    <w:rsid w:val="004A5A47"/>
    <w:rsid w:val="004A6904"/>
    <w:rsid w:val="004A74F6"/>
    <w:rsid w:val="004B0054"/>
    <w:rsid w:val="004B07A8"/>
    <w:rsid w:val="004B0E51"/>
    <w:rsid w:val="004B2DCA"/>
    <w:rsid w:val="004B35D4"/>
    <w:rsid w:val="004B4BBB"/>
    <w:rsid w:val="004B5913"/>
    <w:rsid w:val="004B759C"/>
    <w:rsid w:val="004B7AAE"/>
    <w:rsid w:val="004B7C2E"/>
    <w:rsid w:val="004C0964"/>
    <w:rsid w:val="004C31EE"/>
    <w:rsid w:val="004C418D"/>
    <w:rsid w:val="004C43F7"/>
    <w:rsid w:val="004C5D44"/>
    <w:rsid w:val="004C6194"/>
    <w:rsid w:val="004C66A3"/>
    <w:rsid w:val="004C6A5A"/>
    <w:rsid w:val="004C6F6D"/>
    <w:rsid w:val="004D05C2"/>
    <w:rsid w:val="004D124E"/>
    <w:rsid w:val="004D1D57"/>
    <w:rsid w:val="004D2E93"/>
    <w:rsid w:val="004D3E14"/>
    <w:rsid w:val="004D3F58"/>
    <w:rsid w:val="004D43C1"/>
    <w:rsid w:val="004D4596"/>
    <w:rsid w:val="004D48E9"/>
    <w:rsid w:val="004D4B91"/>
    <w:rsid w:val="004D4E06"/>
    <w:rsid w:val="004D7669"/>
    <w:rsid w:val="004D787D"/>
    <w:rsid w:val="004E007F"/>
    <w:rsid w:val="004E08CA"/>
    <w:rsid w:val="004E1973"/>
    <w:rsid w:val="004E31F0"/>
    <w:rsid w:val="004E4BB5"/>
    <w:rsid w:val="004E50CD"/>
    <w:rsid w:val="004E5986"/>
    <w:rsid w:val="004E5C8E"/>
    <w:rsid w:val="004E683F"/>
    <w:rsid w:val="004F22CF"/>
    <w:rsid w:val="004F29DB"/>
    <w:rsid w:val="004F30C8"/>
    <w:rsid w:val="004F4129"/>
    <w:rsid w:val="004F4273"/>
    <w:rsid w:val="004F4E80"/>
    <w:rsid w:val="004F51B9"/>
    <w:rsid w:val="004F6083"/>
    <w:rsid w:val="004F6ACF"/>
    <w:rsid w:val="004F737C"/>
    <w:rsid w:val="004F7434"/>
    <w:rsid w:val="004F7EC7"/>
    <w:rsid w:val="004F7F71"/>
    <w:rsid w:val="005000F6"/>
    <w:rsid w:val="00500519"/>
    <w:rsid w:val="005015D2"/>
    <w:rsid w:val="005017B6"/>
    <w:rsid w:val="00501E29"/>
    <w:rsid w:val="00501F84"/>
    <w:rsid w:val="00501F92"/>
    <w:rsid w:val="00502773"/>
    <w:rsid w:val="00504A75"/>
    <w:rsid w:val="0050505C"/>
    <w:rsid w:val="00505BD4"/>
    <w:rsid w:val="00507D69"/>
    <w:rsid w:val="00510413"/>
    <w:rsid w:val="0051121F"/>
    <w:rsid w:val="0051123D"/>
    <w:rsid w:val="00511C8B"/>
    <w:rsid w:val="00511D2D"/>
    <w:rsid w:val="00511F78"/>
    <w:rsid w:val="005121F9"/>
    <w:rsid w:val="00513ADF"/>
    <w:rsid w:val="0051453B"/>
    <w:rsid w:val="00515060"/>
    <w:rsid w:val="00515176"/>
    <w:rsid w:val="0051645B"/>
    <w:rsid w:val="005165FC"/>
    <w:rsid w:val="00516FC2"/>
    <w:rsid w:val="005174EA"/>
    <w:rsid w:val="00517CD8"/>
    <w:rsid w:val="00517FB6"/>
    <w:rsid w:val="0052028D"/>
    <w:rsid w:val="0052036C"/>
    <w:rsid w:val="0052053D"/>
    <w:rsid w:val="00520CD4"/>
    <w:rsid w:val="00521182"/>
    <w:rsid w:val="0052165A"/>
    <w:rsid w:val="0052330E"/>
    <w:rsid w:val="00523F52"/>
    <w:rsid w:val="0052492B"/>
    <w:rsid w:val="00525B6B"/>
    <w:rsid w:val="00525CDB"/>
    <w:rsid w:val="00530722"/>
    <w:rsid w:val="00532390"/>
    <w:rsid w:val="00532B75"/>
    <w:rsid w:val="00536D04"/>
    <w:rsid w:val="00537A98"/>
    <w:rsid w:val="00541526"/>
    <w:rsid w:val="005431ED"/>
    <w:rsid w:val="00543980"/>
    <w:rsid w:val="00543E16"/>
    <w:rsid w:val="0054443A"/>
    <w:rsid w:val="005445BE"/>
    <w:rsid w:val="00544DF1"/>
    <w:rsid w:val="005465AB"/>
    <w:rsid w:val="00547447"/>
    <w:rsid w:val="00547855"/>
    <w:rsid w:val="00550386"/>
    <w:rsid w:val="005507F2"/>
    <w:rsid w:val="00550995"/>
    <w:rsid w:val="00550F36"/>
    <w:rsid w:val="0055332D"/>
    <w:rsid w:val="00553410"/>
    <w:rsid w:val="00553649"/>
    <w:rsid w:val="00554CEC"/>
    <w:rsid w:val="00555438"/>
    <w:rsid w:val="00555890"/>
    <w:rsid w:val="005569BD"/>
    <w:rsid w:val="00557EB9"/>
    <w:rsid w:val="00561041"/>
    <w:rsid w:val="0056134F"/>
    <w:rsid w:val="0056165A"/>
    <w:rsid w:val="00561A3B"/>
    <w:rsid w:val="00561BC0"/>
    <w:rsid w:val="0056277A"/>
    <w:rsid w:val="0056319E"/>
    <w:rsid w:val="00563A9F"/>
    <w:rsid w:val="0056403A"/>
    <w:rsid w:val="00564264"/>
    <w:rsid w:val="00565AA0"/>
    <w:rsid w:val="005728EC"/>
    <w:rsid w:val="00572E8D"/>
    <w:rsid w:val="005736A5"/>
    <w:rsid w:val="00574730"/>
    <w:rsid w:val="00575704"/>
    <w:rsid w:val="005760E6"/>
    <w:rsid w:val="00577A5F"/>
    <w:rsid w:val="00582DE5"/>
    <w:rsid w:val="00583656"/>
    <w:rsid w:val="005857E5"/>
    <w:rsid w:val="00585C27"/>
    <w:rsid w:val="0058612A"/>
    <w:rsid w:val="00586DF0"/>
    <w:rsid w:val="005872DA"/>
    <w:rsid w:val="00587561"/>
    <w:rsid w:val="00587D0F"/>
    <w:rsid w:val="00590C7E"/>
    <w:rsid w:val="00590DC3"/>
    <w:rsid w:val="005913A0"/>
    <w:rsid w:val="00591568"/>
    <w:rsid w:val="0059171D"/>
    <w:rsid w:val="00591C6B"/>
    <w:rsid w:val="00592100"/>
    <w:rsid w:val="0059250E"/>
    <w:rsid w:val="00592D4C"/>
    <w:rsid w:val="00593239"/>
    <w:rsid w:val="00593A14"/>
    <w:rsid w:val="005944FF"/>
    <w:rsid w:val="00596044"/>
    <w:rsid w:val="00596AA8"/>
    <w:rsid w:val="005979E0"/>
    <w:rsid w:val="005A1E76"/>
    <w:rsid w:val="005A2AD0"/>
    <w:rsid w:val="005A390E"/>
    <w:rsid w:val="005A479B"/>
    <w:rsid w:val="005A5417"/>
    <w:rsid w:val="005A5A4A"/>
    <w:rsid w:val="005A61A9"/>
    <w:rsid w:val="005A63B9"/>
    <w:rsid w:val="005A7A1A"/>
    <w:rsid w:val="005A7A9C"/>
    <w:rsid w:val="005A7FCE"/>
    <w:rsid w:val="005B02E4"/>
    <w:rsid w:val="005B0CC0"/>
    <w:rsid w:val="005B0E65"/>
    <w:rsid w:val="005B1CF3"/>
    <w:rsid w:val="005B2D9B"/>
    <w:rsid w:val="005B4878"/>
    <w:rsid w:val="005B4EA9"/>
    <w:rsid w:val="005B4F4D"/>
    <w:rsid w:val="005B50A4"/>
    <w:rsid w:val="005B5142"/>
    <w:rsid w:val="005B55A4"/>
    <w:rsid w:val="005B5A40"/>
    <w:rsid w:val="005C0069"/>
    <w:rsid w:val="005C0088"/>
    <w:rsid w:val="005C0E7B"/>
    <w:rsid w:val="005C2E18"/>
    <w:rsid w:val="005C49B0"/>
    <w:rsid w:val="005C4B3E"/>
    <w:rsid w:val="005C4D18"/>
    <w:rsid w:val="005C5A95"/>
    <w:rsid w:val="005C74E7"/>
    <w:rsid w:val="005C7850"/>
    <w:rsid w:val="005C7BB3"/>
    <w:rsid w:val="005D0C8C"/>
    <w:rsid w:val="005D19F8"/>
    <w:rsid w:val="005D2510"/>
    <w:rsid w:val="005D2E0F"/>
    <w:rsid w:val="005D37F8"/>
    <w:rsid w:val="005D480A"/>
    <w:rsid w:val="005D53F6"/>
    <w:rsid w:val="005D681B"/>
    <w:rsid w:val="005D6855"/>
    <w:rsid w:val="005E0002"/>
    <w:rsid w:val="005E0552"/>
    <w:rsid w:val="005E1ED3"/>
    <w:rsid w:val="005E1FF0"/>
    <w:rsid w:val="005E23AA"/>
    <w:rsid w:val="005E24C5"/>
    <w:rsid w:val="005E2EDA"/>
    <w:rsid w:val="005E3E1E"/>
    <w:rsid w:val="005E44B2"/>
    <w:rsid w:val="005E5CDF"/>
    <w:rsid w:val="005E60D7"/>
    <w:rsid w:val="005E73BE"/>
    <w:rsid w:val="005E76F4"/>
    <w:rsid w:val="005F131A"/>
    <w:rsid w:val="005F1418"/>
    <w:rsid w:val="005F19BE"/>
    <w:rsid w:val="005F3993"/>
    <w:rsid w:val="005F3EC7"/>
    <w:rsid w:val="005F53FF"/>
    <w:rsid w:val="005F574C"/>
    <w:rsid w:val="005F5DC0"/>
    <w:rsid w:val="005F7120"/>
    <w:rsid w:val="0060124F"/>
    <w:rsid w:val="00602E41"/>
    <w:rsid w:val="00605663"/>
    <w:rsid w:val="00605739"/>
    <w:rsid w:val="006062CF"/>
    <w:rsid w:val="006076ED"/>
    <w:rsid w:val="00610379"/>
    <w:rsid w:val="00611A0E"/>
    <w:rsid w:val="00613BB9"/>
    <w:rsid w:val="00613F11"/>
    <w:rsid w:val="00614024"/>
    <w:rsid w:val="006143C6"/>
    <w:rsid w:val="006149B6"/>
    <w:rsid w:val="00615D8D"/>
    <w:rsid w:val="00616354"/>
    <w:rsid w:val="00616623"/>
    <w:rsid w:val="00617B4A"/>
    <w:rsid w:val="006208BE"/>
    <w:rsid w:val="00621021"/>
    <w:rsid w:val="00623810"/>
    <w:rsid w:val="0062381F"/>
    <w:rsid w:val="00623D1B"/>
    <w:rsid w:val="006240D6"/>
    <w:rsid w:val="006248D2"/>
    <w:rsid w:val="00625074"/>
    <w:rsid w:val="00625155"/>
    <w:rsid w:val="006254A7"/>
    <w:rsid w:val="0062600C"/>
    <w:rsid w:val="0062601B"/>
    <w:rsid w:val="006266F7"/>
    <w:rsid w:val="00626E8C"/>
    <w:rsid w:val="006279B6"/>
    <w:rsid w:val="00630C75"/>
    <w:rsid w:val="006310E0"/>
    <w:rsid w:val="0063155C"/>
    <w:rsid w:val="006329A8"/>
    <w:rsid w:val="00635BBD"/>
    <w:rsid w:val="00636B90"/>
    <w:rsid w:val="00640D61"/>
    <w:rsid w:val="006415AE"/>
    <w:rsid w:val="006416AB"/>
    <w:rsid w:val="0064255B"/>
    <w:rsid w:val="00642724"/>
    <w:rsid w:val="00642DC3"/>
    <w:rsid w:val="006437AC"/>
    <w:rsid w:val="006452C2"/>
    <w:rsid w:val="006456CC"/>
    <w:rsid w:val="006468EB"/>
    <w:rsid w:val="0065121F"/>
    <w:rsid w:val="00651ECC"/>
    <w:rsid w:val="006522FB"/>
    <w:rsid w:val="00653730"/>
    <w:rsid w:val="00653D84"/>
    <w:rsid w:val="006553E2"/>
    <w:rsid w:val="006557BC"/>
    <w:rsid w:val="00656690"/>
    <w:rsid w:val="006605CE"/>
    <w:rsid w:val="00660B0E"/>
    <w:rsid w:val="006621A5"/>
    <w:rsid w:val="0066306C"/>
    <w:rsid w:val="00663F04"/>
    <w:rsid w:val="006641B4"/>
    <w:rsid w:val="00664943"/>
    <w:rsid w:val="00664C99"/>
    <w:rsid w:val="0066500C"/>
    <w:rsid w:val="00665672"/>
    <w:rsid w:val="00665F1C"/>
    <w:rsid w:val="00666086"/>
    <w:rsid w:val="0066674B"/>
    <w:rsid w:val="006671FC"/>
    <w:rsid w:val="006678FA"/>
    <w:rsid w:val="006707FF"/>
    <w:rsid w:val="006717D4"/>
    <w:rsid w:val="006726CF"/>
    <w:rsid w:val="0067438D"/>
    <w:rsid w:val="00674AAD"/>
    <w:rsid w:val="006754F7"/>
    <w:rsid w:val="00675B27"/>
    <w:rsid w:val="00675FD8"/>
    <w:rsid w:val="00677D04"/>
    <w:rsid w:val="00677E4E"/>
    <w:rsid w:val="00677F41"/>
    <w:rsid w:val="006803FD"/>
    <w:rsid w:val="00680CCD"/>
    <w:rsid w:val="00680FCB"/>
    <w:rsid w:val="006810BD"/>
    <w:rsid w:val="006813CC"/>
    <w:rsid w:val="0068149B"/>
    <w:rsid w:val="006819E4"/>
    <w:rsid w:val="00681B9C"/>
    <w:rsid w:val="006826B6"/>
    <w:rsid w:val="00683D76"/>
    <w:rsid w:val="006851A7"/>
    <w:rsid w:val="00685FC7"/>
    <w:rsid w:val="006866B2"/>
    <w:rsid w:val="00686DD3"/>
    <w:rsid w:val="00690913"/>
    <w:rsid w:val="00691E9F"/>
    <w:rsid w:val="00692583"/>
    <w:rsid w:val="00693102"/>
    <w:rsid w:val="00694D58"/>
    <w:rsid w:val="00696963"/>
    <w:rsid w:val="00697316"/>
    <w:rsid w:val="006973EE"/>
    <w:rsid w:val="00697549"/>
    <w:rsid w:val="00697B0E"/>
    <w:rsid w:val="006A1F82"/>
    <w:rsid w:val="006A303D"/>
    <w:rsid w:val="006A582B"/>
    <w:rsid w:val="006A6225"/>
    <w:rsid w:val="006A7731"/>
    <w:rsid w:val="006B1587"/>
    <w:rsid w:val="006B18FA"/>
    <w:rsid w:val="006B1A53"/>
    <w:rsid w:val="006B2E2C"/>
    <w:rsid w:val="006B360C"/>
    <w:rsid w:val="006B42AF"/>
    <w:rsid w:val="006B4B3E"/>
    <w:rsid w:val="006B5109"/>
    <w:rsid w:val="006B7DB7"/>
    <w:rsid w:val="006C08DE"/>
    <w:rsid w:val="006C1064"/>
    <w:rsid w:val="006C1412"/>
    <w:rsid w:val="006C2E37"/>
    <w:rsid w:val="006C41C7"/>
    <w:rsid w:val="006C4715"/>
    <w:rsid w:val="006C554A"/>
    <w:rsid w:val="006C6045"/>
    <w:rsid w:val="006C6191"/>
    <w:rsid w:val="006C6695"/>
    <w:rsid w:val="006C71FD"/>
    <w:rsid w:val="006C7853"/>
    <w:rsid w:val="006D000A"/>
    <w:rsid w:val="006D011F"/>
    <w:rsid w:val="006D1F93"/>
    <w:rsid w:val="006D3D54"/>
    <w:rsid w:val="006D40F6"/>
    <w:rsid w:val="006D4721"/>
    <w:rsid w:val="006D4830"/>
    <w:rsid w:val="006D5900"/>
    <w:rsid w:val="006D5962"/>
    <w:rsid w:val="006D5AC3"/>
    <w:rsid w:val="006D5F0E"/>
    <w:rsid w:val="006D66D1"/>
    <w:rsid w:val="006D711A"/>
    <w:rsid w:val="006D730D"/>
    <w:rsid w:val="006D7CD6"/>
    <w:rsid w:val="006E07BD"/>
    <w:rsid w:val="006E0A25"/>
    <w:rsid w:val="006E24EF"/>
    <w:rsid w:val="006E25D8"/>
    <w:rsid w:val="006E2AB6"/>
    <w:rsid w:val="006E32EE"/>
    <w:rsid w:val="006E37D9"/>
    <w:rsid w:val="006E3F2E"/>
    <w:rsid w:val="006E5488"/>
    <w:rsid w:val="006E5A7F"/>
    <w:rsid w:val="006E659B"/>
    <w:rsid w:val="006E6D17"/>
    <w:rsid w:val="006E7F61"/>
    <w:rsid w:val="006F0A54"/>
    <w:rsid w:val="006F0CE0"/>
    <w:rsid w:val="006F34A7"/>
    <w:rsid w:val="006F3A35"/>
    <w:rsid w:val="006F4DBE"/>
    <w:rsid w:val="006F764F"/>
    <w:rsid w:val="006F7F2D"/>
    <w:rsid w:val="00701178"/>
    <w:rsid w:val="00702101"/>
    <w:rsid w:val="0070334F"/>
    <w:rsid w:val="007035D6"/>
    <w:rsid w:val="00704531"/>
    <w:rsid w:val="0070598C"/>
    <w:rsid w:val="007073F3"/>
    <w:rsid w:val="007116A2"/>
    <w:rsid w:val="007116E8"/>
    <w:rsid w:val="00711C6C"/>
    <w:rsid w:val="00714FCC"/>
    <w:rsid w:val="00716583"/>
    <w:rsid w:val="00717B95"/>
    <w:rsid w:val="00720241"/>
    <w:rsid w:val="0072026B"/>
    <w:rsid w:val="00720E9D"/>
    <w:rsid w:val="007210B2"/>
    <w:rsid w:val="007239AD"/>
    <w:rsid w:val="007255E8"/>
    <w:rsid w:val="007258BC"/>
    <w:rsid w:val="00725B41"/>
    <w:rsid w:val="00726D0B"/>
    <w:rsid w:val="007306DC"/>
    <w:rsid w:val="00731480"/>
    <w:rsid w:val="00731919"/>
    <w:rsid w:val="0073227F"/>
    <w:rsid w:val="007333DD"/>
    <w:rsid w:val="0073350A"/>
    <w:rsid w:val="00733F76"/>
    <w:rsid w:val="00733F7F"/>
    <w:rsid w:val="00734CBD"/>
    <w:rsid w:val="00735E33"/>
    <w:rsid w:val="0073623C"/>
    <w:rsid w:val="00736A26"/>
    <w:rsid w:val="00736CF3"/>
    <w:rsid w:val="007375BE"/>
    <w:rsid w:val="007405CB"/>
    <w:rsid w:val="007416C8"/>
    <w:rsid w:val="00743DC0"/>
    <w:rsid w:val="007441BC"/>
    <w:rsid w:val="00744D39"/>
    <w:rsid w:val="00745BAA"/>
    <w:rsid w:val="00746587"/>
    <w:rsid w:val="00746A6E"/>
    <w:rsid w:val="00746E8A"/>
    <w:rsid w:val="00750169"/>
    <w:rsid w:val="007507BC"/>
    <w:rsid w:val="007516EA"/>
    <w:rsid w:val="00752406"/>
    <w:rsid w:val="00752548"/>
    <w:rsid w:val="007527EC"/>
    <w:rsid w:val="00753C80"/>
    <w:rsid w:val="0075403A"/>
    <w:rsid w:val="007542FD"/>
    <w:rsid w:val="00754617"/>
    <w:rsid w:val="00755E5E"/>
    <w:rsid w:val="00756E2F"/>
    <w:rsid w:val="00757B50"/>
    <w:rsid w:val="00757FDF"/>
    <w:rsid w:val="00760BB9"/>
    <w:rsid w:val="00761054"/>
    <w:rsid w:val="00761CC5"/>
    <w:rsid w:val="007621CE"/>
    <w:rsid w:val="00762287"/>
    <w:rsid w:val="00763241"/>
    <w:rsid w:val="00763FBB"/>
    <w:rsid w:val="007643F4"/>
    <w:rsid w:val="00764713"/>
    <w:rsid w:val="007647FD"/>
    <w:rsid w:val="00764857"/>
    <w:rsid w:val="00764B77"/>
    <w:rsid w:val="00765682"/>
    <w:rsid w:val="007701EC"/>
    <w:rsid w:val="00774ACF"/>
    <w:rsid w:val="00774E20"/>
    <w:rsid w:val="007755A1"/>
    <w:rsid w:val="007769A8"/>
    <w:rsid w:val="00776BAA"/>
    <w:rsid w:val="00777104"/>
    <w:rsid w:val="007771DA"/>
    <w:rsid w:val="00777EB4"/>
    <w:rsid w:val="00780759"/>
    <w:rsid w:val="00781F4A"/>
    <w:rsid w:val="007826AC"/>
    <w:rsid w:val="0078375E"/>
    <w:rsid w:val="00783D86"/>
    <w:rsid w:val="00785136"/>
    <w:rsid w:val="007856A9"/>
    <w:rsid w:val="00785849"/>
    <w:rsid w:val="00785C38"/>
    <w:rsid w:val="00790C42"/>
    <w:rsid w:val="00790E45"/>
    <w:rsid w:val="007914E0"/>
    <w:rsid w:val="0079157F"/>
    <w:rsid w:val="007922F9"/>
    <w:rsid w:val="00792315"/>
    <w:rsid w:val="0079343A"/>
    <w:rsid w:val="00794432"/>
    <w:rsid w:val="007948D8"/>
    <w:rsid w:val="00795187"/>
    <w:rsid w:val="00795990"/>
    <w:rsid w:val="007A19DB"/>
    <w:rsid w:val="007A3946"/>
    <w:rsid w:val="007A3F9C"/>
    <w:rsid w:val="007A4301"/>
    <w:rsid w:val="007A431C"/>
    <w:rsid w:val="007A7424"/>
    <w:rsid w:val="007B0B2F"/>
    <w:rsid w:val="007B0D59"/>
    <w:rsid w:val="007B1B95"/>
    <w:rsid w:val="007B2362"/>
    <w:rsid w:val="007B252F"/>
    <w:rsid w:val="007B38ED"/>
    <w:rsid w:val="007B5B14"/>
    <w:rsid w:val="007B5B47"/>
    <w:rsid w:val="007B7843"/>
    <w:rsid w:val="007B7BBA"/>
    <w:rsid w:val="007B7FCE"/>
    <w:rsid w:val="007C008B"/>
    <w:rsid w:val="007C1DCB"/>
    <w:rsid w:val="007C3229"/>
    <w:rsid w:val="007C3F0D"/>
    <w:rsid w:val="007C3FFC"/>
    <w:rsid w:val="007C4BA3"/>
    <w:rsid w:val="007C608F"/>
    <w:rsid w:val="007C7025"/>
    <w:rsid w:val="007C7865"/>
    <w:rsid w:val="007C7A5B"/>
    <w:rsid w:val="007C7B8B"/>
    <w:rsid w:val="007D2BB7"/>
    <w:rsid w:val="007D2FE9"/>
    <w:rsid w:val="007D371D"/>
    <w:rsid w:val="007D4148"/>
    <w:rsid w:val="007D5B8B"/>
    <w:rsid w:val="007E0116"/>
    <w:rsid w:val="007E2DD7"/>
    <w:rsid w:val="007E30D8"/>
    <w:rsid w:val="007E3B78"/>
    <w:rsid w:val="007E3BE0"/>
    <w:rsid w:val="007E3DCE"/>
    <w:rsid w:val="007E435A"/>
    <w:rsid w:val="007E4FA2"/>
    <w:rsid w:val="007E72DD"/>
    <w:rsid w:val="007E7919"/>
    <w:rsid w:val="007F0E6B"/>
    <w:rsid w:val="007F14FE"/>
    <w:rsid w:val="007F196E"/>
    <w:rsid w:val="007F242C"/>
    <w:rsid w:val="007F389E"/>
    <w:rsid w:val="007F505F"/>
    <w:rsid w:val="007F7B8C"/>
    <w:rsid w:val="007F7F5B"/>
    <w:rsid w:val="00800DBB"/>
    <w:rsid w:val="008012AB"/>
    <w:rsid w:val="0080204C"/>
    <w:rsid w:val="00802B48"/>
    <w:rsid w:val="008033A7"/>
    <w:rsid w:val="008041FA"/>
    <w:rsid w:val="008044A3"/>
    <w:rsid w:val="008049EA"/>
    <w:rsid w:val="00805496"/>
    <w:rsid w:val="00805AD1"/>
    <w:rsid w:val="00805EFF"/>
    <w:rsid w:val="008063F3"/>
    <w:rsid w:val="00806860"/>
    <w:rsid w:val="0081321F"/>
    <w:rsid w:val="0081351C"/>
    <w:rsid w:val="0081441E"/>
    <w:rsid w:val="00816C68"/>
    <w:rsid w:val="00816C98"/>
    <w:rsid w:val="00816EF7"/>
    <w:rsid w:val="00820280"/>
    <w:rsid w:val="00821CB2"/>
    <w:rsid w:val="0082274A"/>
    <w:rsid w:val="00822C34"/>
    <w:rsid w:val="00823A15"/>
    <w:rsid w:val="00825E4E"/>
    <w:rsid w:val="008267A3"/>
    <w:rsid w:val="00826F45"/>
    <w:rsid w:val="00827CF3"/>
    <w:rsid w:val="00830E5A"/>
    <w:rsid w:val="008316DC"/>
    <w:rsid w:val="0083219A"/>
    <w:rsid w:val="008349FF"/>
    <w:rsid w:val="00835484"/>
    <w:rsid w:val="00835573"/>
    <w:rsid w:val="00835DC7"/>
    <w:rsid w:val="0083601B"/>
    <w:rsid w:val="00836305"/>
    <w:rsid w:val="0083764E"/>
    <w:rsid w:val="008400E5"/>
    <w:rsid w:val="0084050A"/>
    <w:rsid w:val="008422EE"/>
    <w:rsid w:val="008441F9"/>
    <w:rsid w:val="0084462D"/>
    <w:rsid w:val="00844CF2"/>
    <w:rsid w:val="008450B3"/>
    <w:rsid w:val="00845DA9"/>
    <w:rsid w:val="00847D1C"/>
    <w:rsid w:val="00850F57"/>
    <w:rsid w:val="008510F8"/>
    <w:rsid w:val="0085169A"/>
    <w:rsid w:val="00851FBC"/>
    <w:rsid w:val="0085222E"/>
    <w:rsid w:val="008532F8"/>
    <w:rsid w:val="00855791"/>
    <w:rsid w:val="00855DF2"/>
    <w:rsid w:val="00856297"/>
    <w:rsid w:val="008602E2"/>
    <w:rsid w:val="00860EF7"/>
    <w:rsid w:val="00861D49"/>
    <w:rsid w:val="008622ED"/>
    <w:rsid w:val="00862B14"/>
    <w:rsid w:val="00863023"/>
    <w:rsid w:val="00863D35"/>
    <w:rsid w:val="00866CB1"/>
    <w:rsid w:val="00867014"/>
    <w:rsid w:val="00867D01"/>
    <w:rsid w:val="0087095C"/>
    <w:rsid w:val="008715BE"/>
    <w:rsid w:val="008725FE"/>
    <w:rsid w:val="008727FE"/>
    <w:rsid w:val="0087383D"/>
    <w:rsid w:val="00874607"/>
    <w:rsid w:val="00874A53"/>
    <w:rsid w:val="00875848"/>
    <w:rsid w:val="0087705D"/>
    <w:rsid w:val="008772F1"/>
    <w:rsid w:val="00877C60"/>
    <w:rsid w:val="008801AD"/>
    <w:rsid w:val="00880E07"/>
    <w:rsid w:val="0088189B"/>
    <w:rsid w:val="00881F45"/>
    <w:rsid w:val="00882785"/>
    <w:rsid w:val="00882C69"/>
    <w:rsid w:val="00884570"/>
    <w:rsid w:val="00884BC2"/>
    <w:rsid w:val="00885A4E"/>
    <w:rsid w:val="00885EC0"/>
    <w:rsid w:val="00890BA0"/>
    <w:rsid w:val="00890E81"/>
    <w:rsid w:val="00891CC5"/>
    <w:rsid w:val="00892A62"/>
    <w:rsid w:val="00892CA3"/>
    <w:rsid w:val="00893552"/>
    <w:rsid w:val="00894A12"/>
    <w:rsid w:val="00894FE2"/>
    <w:rsid w:val="008951C1"/>
    <w:rsid w:val="00895232"/>
    <w:rsid w:val="008A034F"/>
    <w:rsid w:val="008A09FE"/>
    <w:rsid w:val="008A0E32"/>
    <w:rsid w:val="008A1B9A"/>
    <w:rsid w:val="008A2883"/>
    <w:rsid w:val="008A2A3F"/>
    <w:rsid w:val="008A31C9"/>
    <w:rsid w:val="008A4671"/>
    <w:rsid w:val="008A4A94"/>
    <w:rsid w:val="008A57DC"/>
    <w:rsid w:val="008A6B79"/>
    <w:rsid w:val="008A7B76"/>
    <w:rsid w:val="008B00C8"/>
    <w:rsid w:val="008B00CF"/>
    <w:rsid w:val="008B0D09"/>
    <w:rsid w:val="008B1857"/>
    <w:rsid w:val="008B2496"/>
    <w:rsid w:val="008B37E3"/>
    <w:rsid w:val="008B418B"/>
    <w:rsid w:val="008B4E8A"/>
    <w:rsid w:val="008B5040"/>
    <w:rsid w:val="008B6752"/>
    <w:rsid w:val="008B6DC5"/>
    <w:rsid w:val="008B708F"/>
    <w:rsid w:val="008B725F"/>
    <w:rsid w:val="008C07B6"/>
    <w:rsid w:val="008C2374"/>
    <w:rsid w:val="008C2CCA"/>
    <w:rsid w:val="008C3AD3"/>
    <w:rsid w:val="008C60EA"/>
    <w:rsid w:val="008C62F0"/>
    <w:rsid w:val="008C64DF"/>
    <w:rsid w:val="008C7C5A"/>
    <w:rsid w:val="008D475C"/>
    <w:rsid w:val="008D555A"/>
    <w:rsid w:val="008D75E5"/>
    <w:rsid w:val="008D7AAA"/>
    <w:rsid w:val="008E02A8"/>
    <w:rsid w:val="008E0875"/>
    <w:rsid w:val="008E1E79"/>
    <w:rsid w:val="008E3545"/>
    <w:rsid w:val="008E379D"/>
    <w:rsid w:val="008E37EC"/>
    <w:rsid w:val="008E449A"/>
    <w:rsid w:val="008E4C8A"/>
    <w:rsid w:val="008E5997"/>
    <w:rsid w:val="008E5DD0"/>
    <w:rsid w:val="008E5FAD"/>
    <w:rsid w:val="008E6700"/>
    <w:rsid w:val="008E6B39"/>
    <w:rsid w:val="008E7404"/>
    <w:rsid w:val="008F211A"/>
    <w:rsid w:val="008F23C4"/>
    <w:rsid w:val="008F27BC"/>
    <w:rsid w:val="008F3025"/>
    <w:rsid w:val="008F4794"/>
    <w:rsid w:val="008F5B40"/>
    <w:rsid w:val="008F6FAF"/>
    <w:rsid w:val="009006A8"/>
    <w:rsid w:val="00900954"/>
    <w:rsid w:val="00902330"/>
    <w:rsid w:val="009029DD"/>
    <w:rsid w:val="00903C14"/>
    <w:rsid w:val="0090430B"/>
    <w:rsid w:val="00904718"/>
    <w:rsid w:val="00904B6C"/>
    <w:rsid w:val="00905428"/>
    <w:rsid w:val="0090722A"/>
    <w:rsid w:val="009074DF"/>
    <w:rsid w:val="00907DFA"/>
    <w:rsid w:val="00910515"/>
    <w:rsid w:val="009114B0"/>
    <w:rsid w:val="0091254D"/>
    <w:rsid w:val="00912811"/>
    <w:rsid w:val="00912FC9"/>
    <w:rsid w:val="00913686"/>
    <w:rsid w:val="00913B30"/>
    <w:rsid w:val="0091413E"/>
    <w:rsid w:val="00914EE3"/>
    <w:rsid w:val="00915233"/>
    <w:rsid w:val="00915330"/>
    <w:rsid w:val="0091576F"/>
    <w:rsid w:val="00915EB9"/>
    <w:rsid w:val="00916DE2"/>
    <w:rsid w:val="009170FD"/>
    <w:rsid w:val="00917B1C"/>
    <w:rsid w:val="00920090"/>
    <w:rsid w:val="00920E41"/>
    <w:rsid w:val="00921192"/>
    <w:rsid w:val="009230A7"/>
    <w:rsid w:val="009237F2"/>
    <w:rsid w:val="00923DB2"/>
    <w:rsid w:val="009272C9"/>
    <w:rsid w:val="00927B91"/>
    <w:rsid w:val="00930682"/>
    <w:rsid w:val="009318FB"/>
    <w:rsid w:val="00932C3D"/>
    <w:rsid w:val="00934917"/>
    <w:rsid w:val="00936F70"/>
    <w:rsid w:val="00937478"/>
    <w:rsid w:val="00937A83"/>
    <w:rsid w:val="0094016C"/>
    <w:rsid w:val="009417D1"/>
    <w:rsid w:val="0094292B"/>
    <w:rsid w:val="00942C7B"/>
    <w:rsid w:val="00942FA7"/>
    <w:rsid w:val="0094358D"/>
    <w:rsid w:val="009435E2"/>
    <w:rsid w:val="00945502"/>
    <w:rsid w:val="009461B9"/>
    <w:rsid w:val="00946D1B"/>
    <w:rsid w:val="00947562"/>
    <w:rsid w:val="009506D4"/>
    <w:rsid w:val="009506DF"/>
    <w:rsid w:val="009507D1"/>
    <w:rsid w:val="009521E2"/>
    <w:rsid w:val="0095551A"/>
    <w:rsid w:val="00955A4C"/>
    <w:rsid w:val="00955ADB"/>
    <w:rsid w:val="00956218"/>
    <w:rsid w:val="00956824"/>
    <w:rsid w:val="009606B6"/>
    <w:rsid w:val="009608C1"/>
    <w:rsid w:val="009622F4"/>
    <w:rsid w:val="00962B80"/>
    <w:rsid w:val="009635A7"/>
    <w:rsid w:val="00964A68"/>
    <w:rsid w:val="00965196"/>
    <w:rsid w:val="00965FD9"/>
    <w:rsid w:val="00967CD6"/>
    <w:rsid w:val="00971191"/>
    <w:rsid w:val="00971BB3"/>
    <w:rsid w:val="00973B29"/>
    <w:rsid w:val="00973E72"/>
    <w:rsid w:val="00974470"/>
    <w:rsid w:val="0097449D"/>
    <w:rsid w:val="00976F90"/>
    <w:rsid w:val="00977796"/>
    <w:rsid w:val="00977992"/>
    <w:rsid w:val="00977E66"/>
    <w:rsid w:val="00980997"/>
    <w:rsid w:val="00981EAB"/>
    <w:rsid w:val="0098303A"/>
    <w:rsid w:val="009831FD"/>
    <w:rsid w:val="0098320B"/>
    <w:rsid w:val="009853EC"/>
    <w:rsid w:val="00985496"/>
    <w:rsid w:val="00985C10"/>
    <w:rsid w:val="00986239"/>
    <w:rsid w:val="009871A0"/>
    <w:rsid w:val="0099000D"/>
    <w:rsid w:val="0099165B"/>
    <w:rsid w:val="009925A6"/>
    <w:rsid w:val="00992C02"/>
    <w:rsid w:val="009944F5"/>
    <w:rsid w:val="00994EF2"/>
    <w:rsid w:val="00994FF1"/>
    <w:rsid w:val="00996BBE"/>
    <w:rsid w:val="0099729F"/>
    <w:rsid w:val="009A10E0"/>
    <w:rsid w:val="009A123F"/>
    <w:rsid w:val="009A1415"/>
    <w:rsid w:val="009A2304"/>
    <w:rsid w:val="009A346D"/>
    <w:rsid w:val="009A3661"/>
    <w:rsid w:val="009A4FCF"/>
    <w:rsid w:val="009A5339"/>
    <w:rsid w:val="009A580A"/>
    <w:rsid w:val="009A616C"/>
    <w:rsid w:val="009A6D5A"/>
    <w:rsid w:val="009A6EA7"/>
    <w:rsid w:val="009A7153"/>
    <w:rsid w:val="009B04B8"/>
    <w:rsid w:val="009B1891"/>
    <w:rsid w:val="009B2886"/>
    <w:rsid w:val="009B2C20"/>
    <w:rsid w:val="009B2E28"/>
    <w:rsid w:val="009B3BC7"/>
    <w:rsid w:val="009B47A7"/>
    <w:rsid w:val="009B4DBE"/>
    <w:rsid w:val="009B4F9F"/>
    <w:rsid w:val="009B5436"/>
    <w:rsid w:val="009B5FC3"/>
    <w:rsid w:val="009B70F1"/>
    <w:rsid w:val="009B7ED9"/>
    <w:rsid w:val="009C04E1"/>
    <w:rsid w:val="009C0BA4"/>
    <w:rsid w:val="009C1059"/>
    <w:rsid w:val="009C17C5"/>
    <w:rsid w:val="009C27B3"/>
    <w:rsid w:val="009C28E6"/>
    <w:rsid w:val="009C45EB"/>
    <w:rsid w:val="009C485E"/>
    <w:rsid w:val="009C65C3"/>
    <w:rsid w:val="009C661C"/>
    <w:rsid w:val="009C682A"/>
    <w:rsid w:val="009C68B2"/>
    <w:rsid w:val="009C6D56"/>
    <w:rsid w:val="009D0213"/>
    <w:rsid w:val="009D033A"/>
    <w:rsid w:val="009D101E"/>
    <w:rsid w:val="009D1E57"/>
    <w:rsid w:val="009D263C"/>
    <w:rsid w:val="009D40D9"/>
    <w:rsid w:val="009D492A"/>
    <w:rsid w:val="009D6D8F"/>
    <w:rsid w:val="009D7366"/>
    <w:rsid w:val="009D7F97"/>
    <w:rsid w:val="009E2911"/>
    <w:rsid w:val="009E300C"/>
    <w:rsid w:val="009E3648"/>
    <w:rsid w:val="009E4C92"/>
    <w:rsid w:val="009E65F6"/>
    <w:rsid w:val="009F0FF7"/>
    <w:rsid w:val="009F1369"/>
    <w:rsid w:val="009F27EF"/>
    <w:rsid w:val="009F2AF2"/>
    <w:rsid w:val="009F2F75"/>
    <w:rsid w:val="009F37A6"/>
    <w:rsid w:val="009F3ACB"/>
    <w:rsid w:val="009F3C7D"/>
    <w:rsid w:val="009F4B77"/>
    <w:rsid w:val="009F4CCC"/>
    <w:rsid w:val="009F542A"/>
    <w:rsid w:val="009F59DF"/>
    <w:rsid w:val="00A01235"/>
    <w:rsid w:val="00A014BA"/>
    <w:rsid w:val="00A01692"/>
    <w:rsid w:val="00A01D66"/>
    <w:rsid w:val="00A026C4"/>
    <w:rsid w:val="00A02A83"/>
    <w:rsid w:val="00A030D1"/>
    <w:rsid w:val="00A03E58"/>
    <w:rsid w:val="00A05D5D"/>
    <w:rsid w:val="00A11421"/>
    <w:rsid w:val="00A11A0F"/>
    <w:rsid w:val="00A11C55"/>
    <w:rsid w:val="00A11D6A"/>
    <w:rsid w:val="00A134A0"/>
    <w:rsid w:val="00A15496"/>
    <w:rsid w:val="00A15D4E"/>
    <w:rsid w:val="00A160D9"/>
    <w:rsid w:val="00A17365"/>
    <w:rsid w:val="00A17947"/>
    <w:rsid w:val="00A21275"/>
    <w:rsid w:val="00A2221B"/>
    <w:rsid w:val="00A22B4F"/>
    <w:rsid w:val="00A22ECD"/>
    <w:rsid w:val="00A23374"/>
    <w:rsid w:val="00A24E67"/>
    <w:rsid w:val="00A25192"/>
    <w:rsid w:val="00A25B5B"/>
    <w:rsid w:val="00A25E7E"/>
    <w:rsid w:val="00A266FD"/>
    <w:rsid w:val="00A26D4F"/>
    <w:rsid w:val="00A26DB1"/>
    <w:rsid w:val="00A26F07"/>
    <w:rsid w:val="00A270B6"/>
    <w:rsid w:val="00A304E6"/>
    <w:rsid w:val="00A31DD7"/>
    <w:rsid w:val="00A32C59"/>
    <w:rsid w:val="00A33E5C"/>
    <w:rsid w:val="00A346C3"/>
    <w:rsid w:val="00A34B32"/>
    <w:rsid w:val="00A35C74"/>
    <w:rsid w:val="00A36D2A"/>
    <w:rsid w:val="00A37A10"/>
    <w:rsid w:val="00A37C62"/>
    <w:rsid w:val="00A409EB"/>
    <w:rsid w:val="00A40CDF"/>
    <w:rsid w:val="00A40D7A"/>
    <w:rsid w:val="00A4106C"/>
    <w:rsid w:val="00A41FAB"/>
    <w:rsid w:val="00A426C2"/>
    <w:rsid w:val="00A434C0"/>
    <w:rsid w:val="00A456A2"/>
    <w:rsid w:val="00A45D7F"/>
    <w:rsid w:val="00A466A3"/>
    <w:rsid w:val="00A515C7"/>
    <w:rsid w:val="00A52D2F"/>
    <w:rsid w:val="00A539BE"/>
    <w:rsid w:val="00A55B0E"/>
    <w:rsid w:val="00A560E2"/>
    <w:rsid w:val="00A604C0"/>
    <w:rsid w:val="00A61194"/>
    <w:rsid w:val="00A615CC"/>
    <w:rsid w:val="00A625B3"/>
    <w:rsid w:val="00A648C1"/>
    <w:rsid w:val="00A653D2"/>
    <w:rsid w:val="00A66AAA"/>
    <w:rsid w:val="00A679E1"/>
    <w:rsid w:val="00A700F1"/>
    <w:rsid w:val="00A70B4C"/>
    <w:rsid w:val="00A711F5"/>
    <w:rsid w:val="00A71969"/>
    <w:rsid w:val="00A719F0"/>
    <w:rsid w:val="00A720E4"/>
    <w:rsid w:val="00A734D0"/>
    <w:rsid w:val="00A739B2"/>
    <w:rsid w:val="00A73AFC"/>
    <w:rsid w:val="00A73D63"/>
    <w:rsid w:val="00A749E5"/>
    <w:rsid w:val="00A763A4"/>
    <w:rsid w:val="00A770F3"/>
    <w:rsid w:val="00A7726B"/>
    <w:rsid w:val="00A8065E"/>
    <w:rsid w:val="00A81050"/>
    <w:rsid w:val="00A81428"/>
    <w:rsid w:val="00A8193E"/>
    <w:rsid w:val="00A82635"/>
    <w:rsid w:val="00A8516C"/>
    <w:rsid w:val="00A8630A"/>
    <w:rsid w:val="00A87157"/>
    <w:rsid w:val="00A911FB"/>
    <w:rsid w:val="00A91490"/>
    <w:rsid w:val="00A94DA5"/>
    <w:rsid w:val="00A94F7D"/>
    <w:rsid w:val="00A951FF"/>
    <w:rsid w:val="00A9576F"/>
    <w:rsid w:val="00A95C84"/>
    <w:rsid w:val="00A95E06"/>
    <w:rsid w:val="00A95F18"/>
    <w:rsid w:val="00A960F8"/>
    <w:rsid w:val="00A971BE"/>
    <w:rsid w:val="00AA11AE"/>
    <w:rsid w:val="00AA1B8A"/>
    <w:rsid w:val="00AA1FB7"/>
    <w:rsid w:val="00AA24D4"/>
    <w:rsid w:val="00AA2BFD"/>
    <w:rsid w:val="00AA2F12"/>
    <w:rsid w:val="00AA4901"/>
    <w:rsid w:val="00AA4D9E"/>
    <w:rsid w:val="00AA53FA"/>
    <w:rsid w:val="00AA5D9F"/>
    <w:rsid w:val="00AA776A"/>
    <w:rsid w:val="00AA7FC4"/>
    <w:rsid w:val="00AB067C"/>
    <w:rsid w:val="00AB1B98"/>
    <w:rsid w:val="00AB242D"/>
    <w:rsid w:val="00AB26FE"/>
    <w:rsid w:val="00AB2B5F"/>
    <w:rsid w:val="00AB2E6D"/>
    <w:rsid w:val="00AB3BA3"/>
    <w:rsid w:val="00AB3FEE"/>
    <w:rsid w:val="00AB5656"/>
    <w:rsid w:val="00AB5744"/>
    <w:rsid w:val="00AB7C0B"/>
    <w:rsid w:val="00AC04B7"/>
    <w:rsid w:val="00AC0C38"/>
    <w:rsid w:val="00AC1384"/>
    <w:rsid w:val="00AC1659"/>
    <w:rsid w:val="00AC1DCD"/>
    <w:rsid w:val="00AC2163"/>
    <w:rsid w:val="00AC2B8D"/>
    <w:rsid w:val="00AC6852"/>
    <w:rsid w:val="00AC763F"/>
    <w:rsid w:val="00AC7AC9"/>
    <w:rsid w:val="00AD13E3"/>
    <w:rsid w:val="00AD2227"/>
    <w:rsid w:val="00AD2248"/>
    <w:rsid w:val="00AD24BE"/>
    <w:rsid w:val="00AD2562"/>
    <w:rsid w:val="00AD36F5"/>
    <w:rsid w:val="00AD4D36"/>
    <w:rsid w:val="00AD5B60"/>
    <w:rsid w:val="00AD6320"/>
    <w:rsid w:val="00AD65DC"/>
    <w:rsid w:val="00AD6ABB"/>
    <w:rsid w:val="00AD7757"/>
    <w:rsid w:val="00AD7A46"/>
    <w:rsid w:val="00AE0FB6"/>
    <w:rsid w:val="00AE1C70"/>
    <w:rsid w:val="00AE35AA"/>
    <w:rsid w:val="00AE385C"/>
    <w:rsid w:val="00AE49A1"/>
    <w:rsid w:val="00AE56A2"/>
    <w:rsid w:val="00AE593B"/>
    <w:rsid w:val="00AE64DE"/>
    <w:rsid w:val="00AE65E4"/>
    <w:rsid w:val="00AE6AF7"/>
    <w:rsid w:val="00AE7761"/>
    <w:rsid w:val="00AE7AFF"/>
    <w:rsid w:val="00AE7EDF"/>
    <w:rsid w:val="00AF0F0B"/>
    <w:rsid w:val="00AF275C"/>
    <w:rsid w:val="00AF2C43"/>
    <w:rsid w:val="00AF4264"/>
    <w:rsid w:val="00AF705E"/>
    <w:rsid w:val="00AF796B"/>
    <w:rsid w:val="00AF7B9D"/>
    <w:rsid w:val="00B01868"/>
    <w:rsid w:val="00B01B95"/>
    <w:rsid w:val="00B01C2F"/>
    <w:rsid w:val="00B01DBC"/>
    <w:rsid w:val="00B024A2"/>
    <w:rsid w:val="00B02EBD"/>
    <w:rsid w:val="00B04292"/>
    <w:rsid w:val="00B0657F"/>
    <w:rsid w:val="00B06846"/>
    <w:rsid w:val="00B0693B"/>
    <w:rsid w:val="00B12C89"/>
    <w:rsid w:val="00B1483E"/>
    <w:rsid w:val="00B15EE2"/>
    <w:rsid w:val="00B163F9"/>
    <w:rsid w:val="00B16C5E"/>
    <w:rsid w:val="00B171C9"/>
    <w:rsid w:val="00B17FD5"/>
    <w:rsid w:val="00B2019B"/>
    <w:rsid w:val="00B22267"/>
    <w:rsid w:val="00B22892"/>
    <w:rsid w:val="00B228DC"/>
    <w:rsid w:val="00B237B0"/>
    <w:rsid w:val="00B254AA"/>
    <w:rsid w:val="00B256F9"/>
    <w:rsid w:val="00B2575D"/>
    <w:rsid w:val="00B25DF5"/>
    <w:rsid w:val="00B26DB0"/>
    <w:rsid w:val="00B26F3A"/>
    <w:rsid w:val="00B30177"/>
    <w:rsid w:val="00B31550"/>
    <w:rsid w:val="00B33A25"/>
    <w:rsid w:val="00B33F36"/>
    <w:rsid w:val="00B34DB7"/>
    <w:rsid w:val="00B36218"/>
    <w:rsid w:val="00B36258"/>
    <w:rsid w:val="00B3714C"/>
    <w:rsid w:val="00B40FD7"/>
    <w:rsid w:val="00B419E7"/>
    <w:rsid w:val="00B423F0"/>
    <w:rsid w:val="00B43EE3"/>
    <w:rsid w:val="00B451AD"/>
    <w:rsid w:val="00B45208"/>
    <w:rsid w:val="00B46C0D"/>
    <w:rsid w:val="00B46DBF"/>
    <w:rsid w:val="00B474B0"/>
    <w:rsid w:val="00B4760B"/>
    <w:rsid w:val="00B50226"/>
    <w:rsid w:val="00B510E9"/>
    <w:rsid w:val="00B5132A"/>
    <w:rsid w:val="00B52BA6"/>
    <w:rsid w:val="00B52CEA"/>
    <w:rsid w:val="00B53E36"/>
    <w:rsid w:val="00B54C68"/>
    <w:rsid w:val="00B54D41"/>
    <w:rsid w:val="00B56234"/>
    <w:rsid w:val="00B566C7"/>
    <w:rsid w:val="00B56736"/>
    <w:rsid w:val="00B57C0C"/>
    <w:rsid w:val="00B611B1"/>
    <w:rsid w:val="00B616C8"/>
    <w:rsid w:val="00B62E5A"/>
    <w:rsid w:val="00B64406"/>
    <w:rsid w:val="00B65F25"/>
    <w:rsid w:val="00B6634D"/>
    <w:rsid w:val="00B66587"/>
    <w:rsid w:val="00B668F7"/>
    <w:rsid w:val="00B670FE"/>
    <w:rsid w:val="00B6775C"/>
    <w:rsid w:val="00B67DBE"/>
    <w:rsid w:val="00B7036E"/>
    <w:rsid w:val="00B72190"/>
    <w:rsid w:val="00B731FE"/>
    <w:rsid w:val="00B74483"/>
    <w:rsid w:val="00B7586E"/>
    <w:rsid w:val="00B75971"/>
    <w:rsid w:val="00B76672"/>
    <w:rsid w:val="00B77F1F"/>
    <w:rsid w:val="00B77F2F"/>
    <w:rsid w:val="00B77FF8"/>
    <w:rsid w:val="00B805F8"/>
    <w:rsid w:val="00B831CA"/>
    <w:rsid w:val="00B83954"/>
    <w:rsid w:val="00B849B1"/>
    <w:rsid w:val="00B856FB"/>
    <w:rsid w:val="00B85FAC"/>
    <w:rsid w:val="00B8613F"/>
    <w:rsid w:val="00B91B71"/>
    <w:rsid w:val="00B92486"/>
    <w:rsid w:val="00B9290E"/>
    <w:rsid w:val="00B9358E"/>
    <w:rsid w:val="00B94A5E"/>
    <w:rsid w:val="00B95D72"/>
    <w:rsid w:val="00B95EC3"/>
    <w:rsid w:val="00B9621F"/>
    <w:rsid w:val="00B97E67"/>
    <w:rsid w:val="00BA0509"/>
    <w:rsid w:val="00BA1666"/>
    <w:rsid w:val="00BA1E21"/>
    <w:rsid w:val="00BA25F5"/>
    <w:rsid w:val="00BA397B"/>
    <w:rsid w:val="00BA3A01"/>
    <w:rsid w:val="00BA44B3"/>
    <w:rsid w:val="00BA4AF6"/>
    <w:rsid w:val="00BA4F74"/>
    <w:rsid w:val="00BA538B"/>
    <w:rsid w:val="00BA54CA"/>
    <w:rsid w:val="00BA6114"/>
    <w:rsid w:val="00BA6229"/>
    <w:rsid w:val="00BA62D3"/>
    <w:rsid w:val="00BA661D"/>
    <w:rsid w:val="00BA6C51"/>
    <w:rsid w:val="00BA74FE"/>
    <w:rsid w:val="00BB0C58"/>
    <w:rsid w:val="00BB1F08"/>
    <w:rsid w:val="00BB381E"/>
    <w:rsid w:val="00BB46B9"/>
    <w:rsid w:val="00BB47CB"/>
    <w:rsid w:val="00BB6260"/>
    <w:rsid w:val="00BB6962"/>
    <w:rsid w:val="00BB6BFD"/>
    <w:rsid w:val="00BC0158"/>
    <w:rsid w:val="00BC021B"/>
    <w:rsid w:val="00BC075B"/>
    <w:rsid w:val="00BC0E30"/>
    <w:rsid w:val="00BC1CE4"/>
    <w:rsid w:val="00BC222F"/>
    <w:rsid w:val="00BC27C5"/>
    <w:rsid w:val="00BC2BC9"/>
    <w:rsid w:val="00BC3645"/>
    <w:rsid w:val="00BC44AA"/>
    <w:rsid w:val="00BC559E"/>
    <w:rsid w:val="00BC563F"/>
    <w:rsid w:val="00BC71EE"/>
    <w:rsid w:val="00BC7ECE"/>
    <w:rsid w:val="00BD034B"/>
    <w:rsid w:val="00BD0A76"/>
    <w:rsid w:val="00BD0DB2"/>
    <w:rsid w:val="00BD0E65"/>
    <w:rsid w:val="00BD17C1"/>
    <w:rsid w:val="00BD1CE4"/>
    <w:rsid w:val="00BD264D"/>
    <w:rsid w:val="00BD2677"/>
    <w:rsid w:val="00BD2D21"/>
    <w:rsid w:val="00BD351D"/>
    <w:rsid w:val="00BD5732"/>
    <w:rsid w:val="00BD6DB1"/>
    <w:rsid w:val="00BD7A93"/>
    <w:rsid w:val="00BD7CBA"/>
    <w:rsid w:val="00BE0690"/>
    <w:rsid w:val="00BE073D"/>
    <w:rsid w:val="00BE0740"/>
    <w:rsid w:val="00BE0909"/>
    <w:rsid w:val="00BE0C26"/>
    <w:rsid w:val="00BE16C2"/>
    <w:rsid w:val="00BE1B55"/>
    <w:rsid w:val="00BE20CE"/>
    <w:rsid w:val="00BE22A5"/>
    <w:rsid w:val="00BE32B8"/>
    <w:rsid w:val="00BE3C13"/>
    <w:rsid w:val="00BE4C75"/>
    <w:rsid w:val="00BE5B4D"/>
    <w:rsid w:val="00BF046A"/>
    <w:rsid w:val="00BF0728"/>
    <w:rsid w:val="00BF1681"/>
    <w:rsid w:val="00BF2606"/>
    <w:rsid w:val="00BF37EC"/>
    <w:rsid w:val="00BF43EA"/>
    <w:rsid w:val="00BF4E20"/>
    <w:rsid w:val="00BF4FE1"/>
    <w:rsid w:val="00BF504D"/>
    <w:rsid w:val="00BF780D"/>
    <w:rsid w:val="00C0004A"/>
    <w:rsid w:val="00C02AB9"/>
    <w:rsid w:val="00C03007"/>
    <w:rsid w:val="00C04BE7"/>
    <w:rsid w:val="00C04EA5"/>
    <w:rsid w:val="00C05672"/>
    <w:rsid w:val="00C0579C"/>
    <w:rsid w:val="00C10A05"/>
    <w:rsid w:val="00C10BB6"/>
    <w:rsid w:val="00C10C17"/>
    <w:rsid w:val="00C10FCE"/>
    <w:rsid w:val="00C12650"/>
    <w:rsid w:val="00C13A3F"/>
    <w:rsid w:val="00C149A4"/>
    <w:rsid w:val="00C161AF"/>
    <w:rsid w:val="00C16796"/>
    <w:rsid w:val="00C17B02"/>
    <w:rsid w:val="00C17C90"/>
    <w:rsid w:val="00C17F9D"/>
    <w:rsid w:val="00C20601"/>
    <w:rsid w:val="00C21234"/>
    <w:rsid w:val="00C217E6"/>
    <w:rsid w:val="00C219EB"/>
    <w:rsid w:val="00C21D4D"/>
    <w:rsid w:val="00C22196"/>
    <w:rsid w:val="00C2335A"/>
    <w:rsid w:val="00C236BC"/>
    <w:rsid w:val="00C245AF"/>
    <w:rsid w:val="00C249D7"/>
    <w:rsid w:val="00C2521C"/>
    <w:rsid w:val="00C25914"/>
    <w:rsid w:val="00C25EE1"/>
    <w:rsid w:val="00C260C3"/>
    <w:rsid w:val="00C26527"/>
    <w:rsid w:val="00C26FFD"/>
    <w:rsid w:val="00C2780E"/>
    <w:rsid w:val="00C305D7"/>
    <w:rsid w:val="00C3093D"/>
    <w:rsid w:val="00C30F2E"/>
    <w:rsid w:val="00C3235D"/>
    <w:rsid w:val="00C32E83"/>
    <w:rsid w:val="00C32F5A"/>
    <w:rsid w:val="00C344E0"/>
    <w:rsid w:val="00C34B83"/>
    <w:rsid w:val="00C40206"/>
    <w:rsid w:val="00C414C2"/>
    <w:rsid w:val="00C418D5"/>
    <w:rsid w:val="00C424A7"/>
    <w:rsid w:val="00C42A29"/>
    <w:rsid w:val="00C436FC"/>
    <w:rsid w:val="00C447AF"/>
    <w:rsid w:val="00C459E7"/>
    <w:rsid w:val="00C45C4F"/>
    <w:rsid w:val="00C46725"/>
    <w:rsid w:val="00C46BCF"/>
    <w:rsid w:val="00C474EF"/>
    <w:rsid w:val="00C478F5"/>
    <w:rsid w:val="00C47F50"/>
    <w:rsid w:val="00C50DB7"/>
    <w:rsid w:val="00C51502"/>
    <w:rsid w:val="00C54CF3"/>
    <w:rsid w:val="00C54EFA"/>
    <w:rsid w:val="00C56282"/>
    <w:rsid w:val="00C56C57"/>
    <w:rsid w:val="00C56EE6"/>
    <w:rsid w:val="00C601B7"/>
    <w:rsid w:val="00C607FD"/>
    <w:rsid w:val="00C61728"/>
    <w:rsid w:val="00C6208E"/>
    <w:rsid w:val="00C62090"/>
    <w:rsid w:val="00C6239B"/>
    <w:rsid w:val="00C63169"/>
    <w:rsid w:val="00C64645"/>
    <w:rsid w:val="00C65681"/>
    <w:rsid w:val="00C65756"/>
    <w:rsid w:val="00C65CE4"/>
    <w:rsid w:val="00C67562"/>
    <w:rsid w:val="00C70537"/>
    <w:rsid w:val="00C71917"/>
    <w:rsid w:val="00C72637"/>
    <w:rsid w:val="00C729A1"/>
    <w:rsid w:val="00C72E9C"/>
    <w:rsid w:val="00C73662"/>
    <w:rsid w:val="00C73D72"/>
    <w:rsid w:val="00C7414D"/>
    <w:rsid w:val="00C74436"/>
    <w:rsid w:val="00C759FA"/>
    <w:rsid w:val="00C76B7F"/>
    <w:rsid w:val="00C76EF8"/>
    <w:rsid w:val="00C772C4"/>
    <w:rsid w:val="00C77838"/>
    <w:rsid w:val="00C80782"/>
    <w:rsid w:val="00C80B22"/>
    <w:rsid w:val="00C8108A"/>
    <w:rsid w:val="00C8115A"/>
    <w:rsid w:val="00C8270C"/>
    <w:rsid w:val="00C82D4D"/>
    <w:rsid w:val="00C82E48"/>
    <w:rsid w:val="00C8411C"/>
    <w:rsid w:val="00C85498"/>
    <w:rsid w:val="00C86002"/>
    <w:rsid w:val="00C86355"/>
    <w:rsid w:val="00C8670A"/>
    <w:rsid w:val="00C86FE9"/>
    <w:rsid w:val="00C87536"/>
    <w:rsid w:val="00C879F0"/>
    <w:rsid w:val="00C9030C"/>
    <w:rsid w:val="00C909C1"/>
    <w:rsid w:val="00C90DBF"/>
    <w:rsid w:val="00C91C8B"/>
    <w:rsid w:val="00C91E9B"/>
    <w:rsid w:val="00C91FBE"/>
    <w:rsid w:val="00C935E7"/>
    <w:rsid w:val="00C938F5"/>
    <w:rsid w:val="00C93A12"/>
    <w:rsid w:val="00C94812"/>
    <w:rsid w:val="00C96EAA"/>
    <w:rsid w:val="00C96F1A"/>
    <w:rsid w:val="00C975E6"/>
    <w:rsid w:val="00C978C4"/>
    <w:rsid w:val="00CA0BFF"/>
    <w:rsid w:val="00CA27DB"/>
    <w:rsid w:val="00CA2D5C"/>
    <w:rsid w:val="00CA3666"/>
    <w:rsid w:val="00CA42AB"/>
    <w:rsid w:val="00CA5382"/>
    <w:rsid w:val="00CA73B0"/>
    <w:rsid w:val="00CA7833"/>
    <w:rsid w:val="00CA7A42"/>
    <w:rsid w:val="00CB0446"/>
    <w:rsid w:val="00CB1180"/>
    <w:rsid w:val="00CB2447"/>
    <w:rsid w:val="00CB2FA2"/>
    <w:rsid w:val="00CB3A1E"/>
    <w:rsid w:val="00CB42C4"/>
    <w:rsid w:val="00CB4BFF"/>
    <w:rsid w:val="00CB4CA9"/>
    <w:rsid w:val="00CB60C0"/>
    <w:rsid w:val="00CB70E1"/>
    <w:rsid w:val="00CB7941"/>
    <w:rsid w:val="00CC13CE"/>
    <w:rsid w:val="00CC19F4"/>
    <w:rsid w:val="00CC1F2A"/>
    <w:rsid w:val="00CC233A"/>
    <w:rsid w:val="00CC2B34"/>
    <w:rsid w:val="00CC3BDC"/>
    <w:rsid w:val="00CC6F6B"/>
    <w:rsid w:val="00CD0B04"/>
    <w:rsid w:val="00CD0CE3"/>
    <w:rsid w:val="00CD2AE0"/>
    <w:rsid w:val="00CD52AD"/>
    <w:rsid w:val="00CD6012"/>
    <w:rsid w:val="00CD6629"/>
    <w:rsid w:val="00CD6CEC"/>
    <w:rsid w:val="00CD7303"/>
    <w:rsid w:val="00CE1077"/>
    <w:rsid w:val="00CE39F7"/>
    <w:rsid w:val="00CE42F3"/>
    <w:rsid w:val="00CE549A"/>
    <w:rsid w:val="00CE66C6"/>
    <w:rsid w:val="00CE6CAC"/>
    <w:rsid w:val="00CF1D28"/>
    <w:rsid w:val="00CF1E34"/>
    <w:rsid w:val="00CF1F29"/>
    <w:rsid w:val="00CF1F9A"/>
    <w:rsid w:val="00CF224D"/>
    <w:rsid w:val="00CF2421"/>
    <w:rsid w:val="00CF2E80"/>
    <w:rsid w:val="00CF30AF"/>
    <w:rsid w:val="00CF3F84"/>
    <w:rsid w:val="00CF4773"/>
    <w:rsid w:val="00CF4988"/>
    <w:rsid w:val="00CF5E93"/>
    <w:rsid w:val="00CF6261"/>
    <w:rsid w:val="00CF661A"/>
    <w:rsid w:val="00CF6A8D"/>
    <w:rsid w:val="00CF72A0"/>
    <w:rsid w:val="00D00125"/>
    <w:rsid w:val="00D0054C"/>
    <w:rsid w:val="00D012B8"/>
    <w:rsid w:val="00D01798"/>
    <w:rsid w:val="00D021EA"/>
    <w:rsid w:val="00D022ED"/>
    <w:rsid w:val="00D030B5"/>
    <w:rsid w:val="00D0361B"/>
    <w:rsid w:val="00D04A4C"/>
    <w:rsid w:val="00D066BB"/>
    <w:rsid w:val="00D10E5D"/>
    <w:rsid w:val="00D11003"/>
    <w:rsid w:val="00D130C3"/>
    <w:rsid w:val="00D14119"/>
    <w:rsid w:val="00D149C6"/>
    <w:rsid w:val="00D15CC3"/>
    <w:rsid w:val="00D1725E"/>
    <w:rsid w:val="00D2084E"/>
    <w:rsid w:val="00D23454"/>
    <w:rsid w:val="00D24AC9"/>
    <w:rsid w:val="00D2568D"/>
    <w:rsid w:val="00D258D9"/>
    <w:rsid w:val="00D30EEC"/>
    <w:rsid w:val="00D31594"/>
    <w:rsid w:val="00D32696"/>
    <w:rsid w:val="00D32B4F"/>
    <w:rsid w:val="00D34775"/>
    <w:rsid w:val="00D35C8D"/>
    <w:rsid w:val="00D3610A"/>
    <w:rsid w:val="00D36A8C"/>
    <w:rsid w:val="00D4007B"/>
    <w:rsid w:val="00D40FB2"/>
    <w:rsid w:val="00D4180E"/>
    <w:rsid w:val="00D41FEC"/>
    <w:rsid w:val="00D4417C"/>
    <w:rsid w:val="00D47134"/>
    <w:rsid w:val="00D479AC"/>
    <w:rsid w:val="00D504C9"/>
    <w:rsid w:val="00D518E9"/>
    <w:rsid w:val="00D5193A"/>
    <w:rsid w:val="00D51A45"/>
    <w:rsid w:val="00D51B38"/>
    <w:rsid w:val="00D521C4"/>
    <w:rsid w:val="00D53B53"/>
    <w:rsid w:val="00D5446A"/>
    <w:rsid w:val="00D5534F"/>
    <w:rsid w:val="00D55532"/>
    <w:rsid w:val="00D55813"/>
    <w:rsid w:val="00D55C7B"/>
    <w:rsid w:val="00D56556"/>
    <w:rsid w:val="00D603C0"/>
    <w:rsid w:val="00D603FF"/>
    <w:rsid w:val="00D6275B"/>
    <w:rsid w:val="00D6323E"/>
    <w:rsid w:val="00D657B5"/>
    <w:rsid w:val="00D65B5D"/>
    <w:rsid w:val="00D65BC5"/>
    <w:rsid w:val="00D66F9E"/>
    <w:rsid w:val="00D70783"/>
    <w:rsid w:val="00D7156F"/>
    <w:rsid w:val="00D726D0"/>
    <w:rsid w:val="00D72F9E"/>
    <w:rsid w:val="00D731F0"/>
    <w:rsid w:val="00D7372A"/>
    <w:rsid w:val="00D73C4A"/>
    <w:rsid w:val="00D74A99"/>
    <w:rsid w:val="00D74C9D"/>
    <w:rsid w:val="00D767F8"/>
    <w:rsid w:val="00D7690C"/>
    <w:rsid w:val="00D77362"/>
    <w:rsid w:val="00D808A9"/>
    <w:rsid w:val="00D81186"/>
    <w:rsid w:val="00D815DB"/>
    <w:rsid w:val="00D8254E"/>
    <w:rsid w:val="00D82C3F"/>
    <w:rsid w:val="00D83366"/>
    <w:rsid w:val="00D8354A"/>
    <w:rsid w:val="00D83580"/>
    <w:rsid w:val="00D8504D"/>
    <w:rsid w:val="00D86C1B"/>
    <w:rsid w:val="00D87099"/>
    <w:rsid w:val="00D87DEE"/>
    <w:rsid w:val="00D92180"/>
    <w:rsid w:val="00D92971"/>
    <w:rsid w:val="00D947BC"/>
    <w:rsid w:val="00D94DCE"/>
    <w:rsid w:val="00D94ECB"/>
    <w:rsid w:val="00D958BC"/>
    <w:rsid w:val="00D97B1C"/>
    <w:rsid w:val="00D97BDC"/>
    <w:rsid w:val="00D97C13"/>
    <w:rsid w:val="00DA0102"/>
    <w:rsid w:val="00DA0224"/>
    <w:rsid w:val="00DA0E29"/>
    <w:rsid w:val="00DA1036"/>
    <w:rsid w:val="00DA2366"/>
    <w:rsid w:val="00DA3124"/>
    <w:rsid w:val="00DA3635"/>
    <w:rsid w:val="00DA3EE6"/>
    <w:rsid w:val="00DA4429"/>
    <w:rsid w:val="00DA4FE8"/>
    <w:rsid w:val="00DA556E"/>
    <w:rsid w:val="00DA64B4"/>
    <w:rsid w:val="00DA7C92"/>
    <w:rsid w:val="00DB009A"/>
    <w:rsid w:val="00DB176F"/>
    <w:rsid w:val="00DB4BE4"/>
    <w:rsid w:val="00DB4E6F"/>
    <w:rsid w:val="00DB5B7C"/>
    <w:rsid w:val="00DB7DA7"/>
    <w:rsid w:val="00DC0242"/>
    <w:rsid w:val="00DC097D"/>
    <w:rsid w:val="00DC114E"/>
    <w:rsid w:val="00DC1350"/>
    <w:rsid w:val="00DC3066"/>
    <w:rsid w:val="00DC3A35"/>
    <w:rsid w:val="00DC3CF6"/>
    <w:rsid w:val="00DC42F3"/>
    <w:rsid w:val="00DC51D0"/>
    <w:rsid w:val="00DC67F8"/>
    <w:rsid w:val="00DC7698"/>
    <w:rsid w:val="00DC77E6"/>
    <w:rsid w:val="00DC7AB9"/>
    <w:rsid w:val="00DC7B0D"/>
    <w:rsid w:val="00DD03B8"/>
    <w:rsid w:val="00DD05FE"/>
    <w:rsid w:val="00DD0BCF"/>
    <w:rsid w:val="00DD0FEA"/>
    <w:rsid w:val="00DD1E1B"/>
    <w:rsid w:val="00DD2378"/>
    <w:rsid w:val="00DD245F"/>
    <w:rsid w:val="00DD2636"/>
    <w:rsid w:val="00DD3AD3"/>
    <w:rsid w:val="00DD3CCD"/>
    <w:rsid w:val="00DD42FB"/>
    <w:rsid w:val="00DD4861"/>
    <w:rsid w:val="00DD4F1C"/>
    <w:rsid w:val="00DD6FEE"/>
    <w:rsid w:val="00DD7776"/>
    <w:rsid w:val="00DD7B10"/>
    <w:rsid w:val="00DE11B3"/>
    <w:rsid w:val="00DE129B"/>
    <w:rsid w:val="00DE1AF2"/>
    <w:rsid w:val="00DE444F"/>
    <w:rsid w:val="00DE4E87"/>
    <w:rsid w:val="00DE69E5"/>
    <w:rsid w:val="00DE7711"/>
    <w:rsid w:val="00DF0083"/>
    <w:rsid w:val="00DF1956"/>
    <w:rsid w:val="00DF45A0"/>
    <w:rsid w:val="00DF4DC1"/>
    <w:rsid w:val="00DF5EE4"/>
    <w:rsid w:val="00DF6105"/>
    <w:rsid w:val="00DF6F49"/>
    <w:rsid w:val="00DF734E"/>
    <w:rsid w:val="00DF78E7"/>
    <w:rsid w:val="00E00019"/>
    <w:rsid w:val="00E00A72"/>
    <w:rsid w:val="00E01A4D"/>
    <w:rsid w:val="00E03A6C"/>
    <w:rsid w:val="00E04995"/>
    <w:rsid w:val="00E05975"/>
    <w:rsid w:val="00E05C25"/>
    <w:rsid w:val="00E06042"/>
    <w:rsid w:val="00E062FF"/>
    <w:rsid w:val="00E063C3"/>
    <w:rsid w:val="00E06445"/>
    <w:rsid w:val="00E06C67"/>
    <w:rsid w:val="00E10F8E"/>
    <w:rsid w:val="00E1108E"/>
    <w:rsid w:val="00E112E3"/>
    <w:rsid w:val="00E118A1"/>
    <w:rsid w:val="00E11A8A"/>
    <w:rsid w:val="00E121AC"/>
    <w:rsid w:val="00E1280A"/>
    <w:rsid w:val="00E12BDB"/>
    <w:rsid w:val="00E14B04"/>
    <w:rsid w:val="00E14E48"/>
    <w:rsid w:val="00E166B6"/>
    <w:rsid w:val="00E1681D"/>
    <w:rsid w:val="00E16AC5"/>
    <w:rsid w:val="00E16EFB"/>
    <w:rsid w:val="00E20D43"/>
    <w:rsid w:val="00E223A0"/>
    <w:rsid w:val="00E22D40"/>
    <w:rsid w:val="00E23869"/>
    <w:rsid w:val="00E25475"/>
    <w:rsid w:val="00E255BD"/>
    <w:rsid w:val="00E30665"/>
    <w:rsid w:val="00E309FE"/>
    <w:rsid w:val="00E317AC"/>
    <w:rsid w:val="00E31932"/>
    <w:rsid w:val="00E31AB9"/>
    <w:rsid w:val="00E32285"/>
    <w:rsid w:val="00E32902"/>
    <w:rsid w:val="00E32EA2"/>
    <w:rsid w:val="00E32FD3"/>
    <w:rsid w:val="00E34AA7"/>
    <w:rsid w:val="00E34CBA"/>
    <w:rsid w:val="00E35214"/>
    <w:rsid w:val="00E373A1"/>
    <w:rsid w:val="00E404F3"/>
    <w:rsid w:val="00E40635"/>
    <w:rsid w:val="00E408C5"/>
    <w:rsid w:val="00E41196"/>
    <w:rsid w:val="00E41E6D"/>
    <w:rsid w:val="00E43DFA"/>
    <w:rsid w:val="00E45071"/>
    <w:rsid w:val="00E45A99"/>
    <w:rsid w:val="00E47DA1"/>
    <w:rsid w:val="00E50493"/>
    <w:rsid w:val="00E50EAE"/>
    <w:rsid w:val="00E51327"/>
    <w:rsid w:val="00E51C70"/>
    <w:rsid w:val="00E5436F"/>
    <w:rsid w:val="00E54434"/>
    <w:rsid w:val="00E5535A"/>
    <w:rsid w:val="00E5539E"/>
    <w:rsid w:val="00E55986"/>
    <w:rsid w:val="00E55987"/>
    <w:rsid w:val="00E5671E"/>
    <w:rsid w:val="00E612AD"/>
    <w:rsid w:val="00E61F54"/>
    <w:rsid w:val="00E624C7"/>
    <w:rsid w:val="00E624D3"/>
    <w:rsid w:val="00E675CD"/>
    <w:rsid w:val="00E67A84"/>
    <w:rsid w:val="00E67D21"/>
    <w:rsid w:val="00E70CF6"/>
    <w:rsid w:val="00E7103D"/>
    <w:rsid w:val="00E71458"/>
    <w:rsid w:val="00E71849"/>
    <w:rsid w:val="00E71DAA"/>
    <w:rsid w:val="00E729C0"/>
    <w:rsid w:val="00E74599"/>
    <w:rsid w:val="00E754B4"/>
    <w:rsid w:val="00E75A71"/>
    <w:rsid w:val="00E77A9A"/>
    <w:rsid w:val="00E77B34"/>
    <w:rsid w:val="00E77C8A"/>
    <w:rsid w:val="00E77F7A"/>
    <w:rsid w:val="00E8088F"/>
    <w:rsid w:val="00E808C9"/>
    <w:rsid w:val="00E8335E"/>
    <w:rsid w:val="00E84224"/>
    <w:rsid w:val="00E865F7"/>
    <w:rsid w:val="00E87D03"/>
    <w:rsid w:val="00E90E49"/>
    <w:rsid w:val="00E90F7E"/>
    <w:rsid w:val="00E92B36"/>
    <w:rsid w:val="00E93F8F"/>
    <w:rsid w:val="00E95E74"/>
    <w:rsid w:val="00E96AE4"/>
    <w:rsid w:val="00E96FA3"/>
    <w:rsid w:val="00E97A1F"/>
    <w:rsid w:val="00E97B1D"/>
    <w:rsid w:val="00EA0228"/>
    <w:rsid w:val="00EA2C28"/>
    <w:rsid w:val="00EA4D1C"/>
    <w:rsid w:val="00EA4E8F"/>
    <w:rsid w:val="00EA5C79"/>
    <w:rsid w:val="00EA605E"/>
    <w:rsid w:val="00EA65C3"/>
    <w:rsid w:val="00EA6DC4"/>
    <w:rsid w:val="00EA7E75"/>
    <w:rsid w:val="00EB04F3"/>
    <w:rsid w:val="00EB0577"/>
    <w:rsid w:val="00EB0F89"/>
    <w:rsid w:val="00EB0FD5"/>
    <w:rsid w:val="00EB2175"/>
    <w:rsid w:val="00EB38B7"/>
    <w:rsid w:val="00EB4CDD"/>
    <w:rsid w:val="00EB569C"/>
    <w:rsid w:val="00EB660F"/>
    <w:rsid w:val="00EB799B"/>
    <w:rsid w:val="00EB7AE4"/>
    <w:rsid w:val="00EB7C75"/>
    <w:rsid w:val="00EC0CE3"/>
    <w:rsid w:val="00EC11AB"/>
    <w:rsid w:val="00EC1A60"/>
    <w:rsid w:val="00EC1EB3"/>
    <w:rsid w:val="00EC2077"/>
    <w:rsid w:val="00EC269E"/>
    <w:rsid w:val="00EC2B1D"/>
    <w:rsid w:val="00EC3CD5"/>
    <w:rsid w:val="00EC45D8"/>
    <w:rsid w:val="00EC4D9A"/>
    <w:rsid w:val="00EC4F40"/>
    <w:rsid w:val="00EC5D3A"/>
    <w:rsid w:val="00EC5E30"/>
    <w:rsid w:val="00EC5E8A"/>
    <w:rsid w:val="00EC70E2"/>
    <w:rsid w:val="00EC7D4E"/>
    <w:rsid w:val="00EC7DD9"/>
    <w:rsid w:val="00ED1329"/>
    <w:rsid w:val="00ED2924"/>
    <w:rsid w:val="00ED39F7"/>
    <w:rsid w:val="00ED3B3E"/>
    <w:rsid w:val="00ED3F93"/>
    <w:rsid w:val="00ED57B7"/>
    <w:rsid w:val="00ED6019"/>
    <w:rsid w:val="00ED6359"/>
    <w:rsid w:val="00ED6598"/>
    <w:rsid w:val="00ED69FD"/>
    <w:rsid w:val="00ED7373"/>
    <w:rsid w:val="00ED765B"/>
    <w:rsid w:val="00ED78A3"/>
    <w:rsid w:val="00ED7AC5"/>
    <w:rsid w:val="00EE071A"/>
    <w:rsid w:val="00EE1181"/>
    <w:rsid w:val="00EE1909"/>
    <w:rsid w:val="00EE1A7B"/>
    <w:rsid w:val="00EE303D"/>
    <w:rsid w:val="00EE32B6"/>
    <w:rsid w:val="00EE471C"/>
    <w:rsid w:val="00EE62AC"/>
    <w:rsid w:val="00EE6B25"/>
    <w:rsid w:val="00EE6B71"/>
    <w:rsid w:val="00EE6D3B"/>
    <w:rsid w:val="00EF1850"/>
    <w:rsid w:val="00EF19C4"/>
    <w:rsid w:val="00EF37EE"/>
    <w:rsid w:val="00EF4456"/>
    <w:rsid w:val="00EF46D1"/>
    <w:rsid w:val="00EF4ED9"/>
    <w:rsid w:val="00EF526A"/>
    <w:rsid w:val="00EF53AA"/>
    <w:rsid w:val="00EF5B0D"/>
    <w:rsid w:val="00EF76C2"/>
    <w:rsid w:val="00F00C1B"/>
    <w:rsid w:val="00F00DBD"/>
    <w:rsid w:val="00F01E60"/>
    <w:rsid w:val="00F02109"/>
    <w:rsid w:val="00F0310C"/>
    <w:rsid w:val="00F041A8"/>
    <w:rsid w:val="00F047ED"/>
    <w:rsid w:val="00F05C1A"/>
    <w:rsid w:val="00F05DDE"/>
    <w:rsid w:val="00F05EA4"/>
    <w:rsid w:val="00F064E8"/>
    <w:rsid w:val="00F067D5"/>
    <w:rsid w:val="00F0694E"/>
    <w:rsid w:val="00F06C42"/>
    <w:rsid w:val="00F10707"/>
    <w:rsid w:val="00F10C41"/>
    <w:rsid w:val="00F10D93"/>
    <w:rsid w:val="00F1215C"/>
    <w:rsid w:val="00F1299A"/>
    <w:rsid w:val="00F12B77"/>
    <w:rsid w:val="00F12E16"/>
    <w:rsid w:val="00F13089"/>
    <w:rsid w:val="00F13C6C"/>
    <w:rsid w:val="00F149C2"/>
    <w:rsid w:val="00F15162"/>
    <w:rsid w:val="00F15506"/>
    <w:rsid w:val="00F1725E"/>
    <w:rsid w:val="00F17ED8"/>
    <w:rsid w:val="00F203F7"/>
    <w:rsid w:val="00F20C9F"/>
    <w:rsid w:val="00F2144E"/>
    <w:rsid w:val="00F22BC2"/>
    <w:rsid w:val="00F2382D"/>
    <w:rsid w:val="00F24C60"/>
    <w:rsid w:val="00F24DE8"/>
    <w:rsid w:val="00F25DBC"/>
    <w:rsid w:val="00F26BDB"/>
    <w:rsid w:val="00F27041"/>
    <w:rsid w:val="00F27AFA"/>
    <w:rsid w:val="00F30BE5"/>
    <w:rsid w:val="00F30C3A"/>
    <w:rsid w:val="00F31E4F"/>
    <w:rsid w:val="00F331EE"/>
    <w:rsid w:val="00F33663"/>
    <w:rsid w:val="00F34BEA"/>
    <w:rsid w:val="00F35805"/>
    <w:rsid w:val="00F37037"/>
    <w:rsid w:val="00F4086A"/>
    <w:rsid w:val="00F40E51"/>
    <w:rsid w:val="00F428D6"/>
    <w:rsid w:val="00F43229"/>
    <w:rsid w:val="00F440DF"/>
    <w:rsid w:val="00F44B84"/>
    <w:rsid w:val="00F458C6"/>
    <w:rsid w:val="00F45B10"/>
    <w:rsid w:val="00F46581"/>
    <w:rsid w:val="00F471E6"/>
    <w:rsid w:val="00F475F9"/>
    <w:rsid w:val="00F50244"/>
    <w:rsid w:val="00F536D3"/>
    <w:rsid w:val="00F53949"/>
    <w:rsid w:val="00F54630"/>
    <w:rsid w:val="00F54D7C"/>
    <w:rsid w:val="00F5542D"/>
    <w:rsid w:val="00F5598A"/>
    <w:rsid w:val="00F55FBD"/>
    <w:rsid w:val="00F565D9"/>
    <w:rsid w:val="00F57F83"/>
    <w:rsid w:val="00F62348"/>
    <w:rsid w:val="00F627C1"/>
    <w:rsid w:val="00F64E1A"/>
    <w:rsid w:val="00F65C97"/>
    <w:rsid w:val="00F66937"/>
    <w:rsid w:val="00F67450"/>
    <w:rsid w:val="00F67F97"/>
    <w:rsid w:val="00F71C1B"/>
    <w:rsid w:val="00F71C80"/>
    <w:rsid w:val="00F72B1E"/>
    <w:rsid w:val="00F7373E"/>
    <w:rsid w:val="00F757E7"/>
    <w:rsid w:val="00F75E6B"/>
    <w:rsid w:val="00F77537"/>
    <w:rsid w:val="00F8050A"/>
    <w:rsid w:val="00F80540"/>
    <w:rsid w:val="00F80706"/>
    <w:rsid w:val="00F81547"/>
    <w:rsid w:val="00F8184A"/>
    <w:rsid w:val="00F8231C"/>
    <w:rsid w:val="00F849CD"/>
    <w:rsid w:val="00F84CFB"/>
    <w:rsid w:val="00F863E8"/>
    <w:rsid w:val="00F86837"/>
    <w:rsid w:val="00F9008C"/>
    <w:rsid w:val="00F906C4"/>
    <w:rsid w:val="00F9178D"/>
    <w:rsid w:val="00F92161"/>
    <w:rsid w:val="00F9236E"/>
    <w:rsid w:val="00F92957"/>
    <w:rsid w:val="00F941E7"/>
    <w:rsid w:val="00F950BA"/>
    <w:rsid w:val="00F973AD"/>
    <w:rsid w:val="00F9764A"/>
    <w:rsid w:val="00FA34D3"/>
    <w:rsid w:val="00FA35A7"/>
    <w:rsid w:val="00FA38F3"/>
    <w:rsid w:val="00FA4167"/>
    <w:rsid w:val="00FA4DEB"/>
    <w:rsid w:val="00FA5682"/>
    <w:rsid w:val="00FA5C86"/>
    <w:rsid w:val="00FA6917"/>
    <w:rsid w:val="00FA759A"/>
    <w:rsid w:val="00FA7FD5"/>
    <w:rsid w:val="00FB022D"/>
    <w:rsid w:val="00FB1B1F"/>
    <w:rsid w:val="00FB5BCF"/>
    <w:rsid w:val="00FB5BD5"/>
    <w:rsid w:val="00FC04BC"/>
    <w:rsid w:val="00FC0D70"/>
    <w:rsid w:val="00FC3C51"/>
    <w:rsid w:val="00FC3E7C"/>
    <w:rsid w:val="00FC4794"/>
    <w:rsid w:val="00FC65CB"/>
    <w:rsid w:val="00FC66B3"/>
    <w:rsid w:val="00FD0971"/>
    <w:rsid w:val="00FD1D06"/>
    <w:rsid w:val="00FD2642"/>
    <w:rsid w:val="00FD2B2C"/>
    <w:rsid w:val="00FD34CA"/>
    <w:rsid w:val="00FD4182"/>
    <w:rsid w:val="00FD41CA"/>
    <w:rsid w:val="00FD518B"/>
    <w:rsid w:val="00FD74C1"/>
    <w:rsid w:val="00FD786D"/>
    <w:rsid w:val="00FE024E"/>
    <w:rsid w:val="00FE1041"/>
    <w:rsid w:val="00FE1C0B"/>
    <w:rsid w:val="00FE1F28"/>
    <w:rsid w:val="00FE3A63"/>
    <w:rsid w:val="00FE3E96"/>
    <w:rsid w:val="00FE5893"/>
    <w:rsid w:val="00FE59E8"/>
    <w:rsid w:val="00FE60F2"/>
    <w:rsid w:val="00FE6A99"/>
    <w:rsid w:val="00FE704A"/>
    <w:rsid w:val="00FE729B"/>
    <w:rsid w:val="00FE7CFE"/>
    <w:rsid w:val="00FF0585"/>
    <w:rsid w:val="00FF13FC"/>
    <w:rsid w:val="00FF2D42"/>
    <w:rsid w:val="00FF367F"/>
    <w:rsid w:val="00FF439A"/>
    <w:rsid w:val="00FF4D8E"/>
    <w:rsid w:val="00FF5761"/>
    <w:rsid w:val="00FF62B9"/>
    <w:rsid w:val="00FF69D9"/>
    <w:rsid w:val="00FF7523"/>
    <w:rsid w:val="00FF7C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211A"/>
    <w:pPr>
      <w:snapToGrid w:val="0"/>
      <w:ind w:firstLine="460"/>
      <w:jc w:val="both"/>
    </w:pPr>
    <w:rPr>
      <w:sz w:val="20"/>
      <w:szCs w:val="20"/>
    </w:rPr>
  </w:style>
  <w:style w:type="paragraph" w:styleId="Heading1">
    <w:name w:val="heading 1"/>
    <w:basedOn w:val="Normal"/>
    <w:link w:val="Heading1Char"/>
    <w:uiPriority w:val="99"/>
    <w:qFormat/>
    <w:rsid w:val="00532390"/>
    <w:pPr>
      <w:snapToGrid/>
      <w:spacing w:after="300"/>
      <w:ind w:firstLine="0"/>
      <w:jc w:val="left"/>
      <w:outlineLvl w:val="0"/>
    </w:pPr>
    <w:rPr>
      <w:kern w:val="36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0300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2C1DFE"/>
    <w:pPr>
      <w:keepNext/>
      <w:keepLines/>
      <w:snapToGrid/>
      <w:spacing w:before="200" w:line="276" w:lineRule="auto"/>
      <w:ind w:firstLine="0"/>
      <w:jc w:val="left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E37D9"/>
    <w:pPr>
      <w:snapToGrid/>
      <w:spacing w:before="240" w:after="60"/>
      <w:ind w:firstLine="0"/>
      <w:jc w:val="left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3F6272"/>
    <w:rPr>
      <w:rFonts w:ascii="Cambria" w:hAnsi="Cambria" w:cs="Cambria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3F6272"/>
    <w:rPr>
      <w:rFonts w:ascii="Cambria" w:hAnsi="Cambria" w:cs="Cambria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C1DFE"/>
    <w:rPr>
      <w:rFonts w:ascii="Cambria" w:hAnsi="Cambria" w:cs="Times New Roman"/>
      <w:b/>
      <w:bCs/>
      <w:color w:val="4F81BD"/>
      <w:lang w:eastAsia="en-US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3F6272"/>
    <w:rPr>
      <w:rFonts w:ascii="Calibri" w:hAnsi="Calibri" w:cs="Calibri"/>
      <w:b/>
      <w:bCs/>
    </w:rPr>
  </w:style>
  <w:style w:type="character" w:styleId="Hyperlink">
    <w:name w:val="Hyperlink"/>
    <w:basedOn w:val="DefaultParagraphFont"/>
    <w:uiPriority w:val="99"/>
    <w:rsid w:val="006E37D9"/>
    <w:rPr>
      <w:rFonts w:ascii="Arial" w:hAnsi="Arial" w:cs="Arial"/>
      <w:color w:val="auto"/>
      <w:sz w:val="24"/>
      <w:szCs w:val="24"/>
      <w:u w:val="single"/>
    </w:rPr>
  </w:style>
  <w:style w:type="paragraph" w:styleId="NormalWeb">
    <w:name w:val="Normal (Web)"/>
    <w:basedOn w:val="Normal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smititle">
    <w:name w:val="smititle"/>
    <w:basedOn w:val="Normal"/>
    <w:uiPriority w:val="99"/>
    <w:rsid w:val="006E37D9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styleId="FootnoteReference">
    <w:name w:val="footnote reference"/>
    <w:basedOn w:val="DefaultParagraphFont"/>
    <w:uiPriority w:val="99"/>
    <w:semiHidden/>
    <w:rsid w:val="006E37D9"/>
    <w:rPr>
      <w:rFonts w:cs="Times New Roman"/>
      <w:vertAlign w:val="superscript"/>
    </w:rPr>
  </w:style>
  <w:style w:type="character" w:customStyle="1" w:styleId="greeninfo">
    <w:name w:val="green_info"/>
    <w:basedOn w:val="DefaultParagraphFont"/>
    <w:uiPriority w:val="99"/>
    <w:rsid w:val="006E37D9"/>
    <w:rPr>
      <w:rFonts w:cs="Times New Roman"/>
    </w:rPr>
  </w:style>
  <w:style w:type="character" w:customStyle="1" w:styleId="7">
    <w:name w:val="стиль7"/>
    <w:basedOn w:val="DefaultParagraphFont"/>
    <w:uiPriority w:val="99"/>
    <w:rsid w:val="006E37D9"/>
    <w:rPr>
      <w:rFonts w:cs="Times New Roman"/>
    </w:rPr>
  </w:style>
  <w:style w:type="character" w:styleId="HTMLCite">
    <w:name w:val="HTML Cite"/>
    <w:basedOn w:val="DefaultParagraphFont"/>
    <w:uiPriority w:val="99"/>
    <w:rsid w:val="006E37D9"/>
    <w:rPr>
      <w:rFonts w:cs="Times New Roman"/>
      <w:i/>
      <w:iCs/>
    </w:rPr>
  </w:style>
  <w:style w:type="character" w:styleId="Strong">
    <w:name w:val="Strong"/>
    <w:basedOn w:val="DefaultParagraphFont"/>
    <w:uiPriority w:val="99"/>
    <w:qFormat/>
    <w:rsid w:val="006E37D9"/>
    <w:rPr>
      <w:rFonts w:cs="Times New Roman"/>
      <w:b/>
      <w:bCs/>
    </w:rPr>
  </w:style>
  <w:style w:type="paragraph" w:styleId="BodyText2">
    <w:name w:val="Body Text 2"/>
    <w:basedOn w:val="Normal"/>
    <w:link w:val="BodyText2Char"/>
    <w:uiPriority w:val="99"/>
    <w:rsid w:val="00BD0A76"/>
    <w:pPr>
      <w:snapToGrid/>
      <w:spacing w:after="200" w:line="271" w:lineRule="auto"/>
      <w:ind w:firstLine="0"/>
      <w:jc w:val="left"/>
    </w:pPr>
    <w:rPr>
      <w:rFonts w:ascii="Book Antiqua" w:hAnsi="Book Antiqua" w:cs="Book Antiqua"/>
      <w:color w:val="0000FF"/>
      <w:kern w:val="28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3F6272"/>
    <w:rPr>
      <w:rFonts w:cs="Times New Roman"/>
      <w:sz w:val="20"/>
      <w:szCs w:val="20"/>
    </w:rPr>
  </w:style>
  <w:style w:type="table" w:styleId="TableGrid">
    <w:name w:val="Table Grid"/>
    <w:basedOn w:val="TableNormal"/>
    <w:uiPriority w:val="99"/>
    <w:rsid w:val="00A160D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uiPriority w:val="99"/>
    <w:rsid w:val="00045997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Normal">
    <w:name w:val="ConsPlusNormal"/>
    <w:uiPriority w:val="99"/>
    <w:rsid w:val="00087CB4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0"/>
      <w:szCs w:val="20"/>
    </w:rPr>
  </w:style>
  <w:style w:type="character" w:customStyle="1" w:styleId="apple-style-span">
    <w:name w:val="apple-style-span"/>
    <w:basedOn w:val="DefaultParagraphFont"/>
    <w:uiPriority w:val="99"/>
    <w:rsid w:val="001653B8"/>
    <w:rPr>
      <w:rFonts w:cs="Times New Roman"/>
    </w:rPr>
  </w:style>
  <w:style w:type="character" w:styleId="Emphasis">
    <w:name w:val="Emphasis"/>
    <w:basedOn w:val="DefaultParagraphFont"/>
    <w:uiPriority w:val="99"/>
    <w:qFormat/>
    <w:rsid w:val="002648EC"/>
    <w:rPr>
      <w:rFonts w:cs="Times New Roman"/>
      <w:i/>
      <w:iCs/>
    </w:rPr>
  </w:style>
  <w:style w:type="paragraph" w:customStyle="1" w:styleId="inf">
    <w:name w:val="inf"/>
    <w:basedOn w:val="Normal"/>
    <w:uiPriority w:val="99"/>
    <w:rsid w:val="00616354"/>
    <w:pPr>
      <w:pBdr>
        <w:left w:val="single" w:sz="24" w:space="6" w:color="6DA3BD"/>
      </w:pBdr>
      <w:snapToGrid/>
      <w:spacing w:before="30" w:after="150"/>
      <w:ind w:left="-180" w:firstLine="0"/>
      <w:jc w:val="left"/>
    </w:pPr>
    <w:rPr>
      <w:rFonts w:ascii="Verdana" w:hAnsi="Verdana" w:cs="Verdana"/>
    </w:rPr>
  </w:style>
  <w:style w:type="paragraph" w:customStyle="1" w:styleId="msotagline">
    <w:name w:val="msotagline"/>
    <w:uiPriority w:val="99"/>
    <w:rsid w:val="009C04E1"/>
    <w:rPr>
      <w:rFonts w:ascii="Book Antiqua" w:hAnsi="Book Antiqua" w:cs="Book Antiqua"/>
      <w:i/>
      <w:iCs/>
      <w:color w:val="000000"/>
      <w:kern w:val="28"/>
      <w:sz w:val="28"/>
      <w:szCs w:val="28"/>
    </w:rPr>
  </w:style>
  <w:style w:type="paragraph" w:styleId="ListParagraph">
    <w:name w:val="List Paragraph"/>
    <w:basedOn w:val="Normal"/>
    <w:uiPriority w:val="99"/>
    <w:qFormat/>
    <w:rsid w:val="00281D88"/>
    <w:pPr>
      <w:snapToGrid/>
      <w:spacing w:after="200"/>
      <w:ind w:left="720" w:firstLine="0"/>
      <w:contextualSpacing/>
      <w:jc w:val="left"/>
    </w:pPr>
    <w:rPr>
      <w:sz w:val="24"/>
      <w:szCs w:val="24"/>
    </w:rPr>
  </w:style>
  <w:style w:type="character" w:customStyle="1" w:styleId="apple-converted-space">
    <w:name w:val="apple-converted-space"/>
    <w:basedOn w:val="DefaultParagraphFont"/>
    <w:uiPriority w:val="99"/>
    <w:rsid w:val="001D0393"/>
    <w:rPr>
      <w:rFonts w:cs="Times New Roman"/>
    </w:rPr>
  </w:style>
  <w:style w:type="paragraph" w:styleId="Title">
    <w:name w:val="Title"/>
    <w:basedOn w:val="Normal"/>
    <w:next w:val="Normal"/>
    <w:link w:val="TitleChar"/>
    <w:uiPriority w:val="99"/>
    <w:qFormat/>
    <w:locked/>
    <w:rsid w:val="00E612A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E612AD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v1">
    <w:name w:val="v1"/>
    <w:basedOn w:val="DefaultParagraphFont"/>
    <w:uiPriority w:val="99"/>
    <w:rsid w:val="00BE16C2"/>
    <w:rPr>
      <w:rFonts w:cs="Times New Roman"/>
    </w:rPr>
  </w:style>
  <w:style w:type="paragraph" w:styleId="Header">
    <w:name w:val="header"/>
    <w:basedOn w:val="Normal"/>
    <w:link w:val="HeaderChar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1348C5"/>
    <w:rPr>
      <w:rFonts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semiHidden/>
    <w:rsid w:val="001348C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1348C5"/>
    <w:rPr>
      <w:rFonts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733F7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33F7F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rsid w:val="00927B91"/>
    <w:rPr>
      <w:rFonts w:cs="Times New Roman"/>
      <w:color w:val="800080"/>
      <w:u w:val="single"/>
    </w:rPr>
  </w:style>
  <w:style w:type="paragraph" w:styleId="NoSpacing">
    <w:name w:val="No Spacing"/>
    <w:uiPriority w:val="99"/>
    <w:qFormat/>
    <w:rsid w:val="00927B91"/>
    <w:pPr>
      <w:snapToGrid w:val="0"/>
      <w:ind w:firstLine="460"/>
      <w:jc w:val="both"/>
    </w:pPr>
    <w:rPr>
      <w:sz w:val="20"/>
      <w:szCs w:val="20"/>
    </w:rPr>
  </w:style>
  <w:style w:type="paragraph" w:customStyle="1" w:styleId="western">
    <w:name w:val="western"/>
    <w:basedOn w:val="Normal"/>
    <w:uiPriority w:val="99"/>
    <w:rsid w:val="000B191F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  <w:style w:type="paragraph" w:customStyle="1" w:styleId="author">
    <w:name w:val="author"/>
    <w:basedOn w:val="Normal"/>
    <w:uiPriority w:val="99"/>
    <w:rsid w:val="005D2510"/>
    <w:pPr>
      <w:snapToGrid/>
      <w:spacing w:before="100" w:beforeAutospacing="1" w:after="100" w:afterAutospacing="1"/>
      <w:ind w:firstLine="0"/>
      <w:jc w:val="left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1818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818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818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1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1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1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1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1818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818554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818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1818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87">
      <w:marLeft w:val="150"/>
      <w:marRight w:val="150"/>
      <w:marTop w:val="75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818588">
              <w:marLeft w:val="25"/>
              <w:marRight w:val="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818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1818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1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1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818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818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1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818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8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7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www.mincultsk.ru/2010-03-05-05-07-55/1954-281120134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892</TotalTime>
  <Pages>2</Pages>
  <Words>712</Words>
  <Characters>4064</Characters>
  <Application>Microsoft Office Outlook</Application>
  <DocSecurity>0</DocSecurity>
  <Lines>0</Lines>
  <Paragraphs>0</Paragraphs>
  <ScaleCrop>false</ScaleCrop>
  <Company>SibirSoft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Neo</dc:creator>
  <cp:keywords/>
  <dc:description/>
  <cp:lastModifiedBy>Есаул</cp:lastModifiedBy>
  <cp:revision>71</cp:revision>
  <cp:lastPrinted>2015-05-29T11:51:00Z</cp:lastPrinted>
  <dcterms:created xsi:type="dcterms:W3CDTF">2015-03-06T03:59:00Z</dcterms:created>
  <dcterms:modified xsi:type="dcterms:W3CDTF">2015-05-29T11:56:00Z</dcterms:modified>
</cp:coreProperties>
</file>